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60369D50" w:rsidP="5654D8ED" w:rsidRDefault="60369D50" w14:paraId="129C8A28" w14:textId="77777777">
      <w:pPr>
        <w:spacing w:after="0"/>
        <w:rPr>
          <w:rFonts w:ascii="Segoe UI" w:hAnsi="Segoe UI" w:eastAsia="Segoe UI" w:cs="Segoe UI"/>
        </w:rPr>
      </w:pPr>
    </w:p>
    <w:p w:rsidR="60369D50" w:rsidP="5654D8ED" w:rsidRDefault="60369D50" w14:paraId="1A6CDB0E" w14:textId="77777777">
      <w:pPr>
        <w:spacing w:after="0"/>
        <w:rPr>
          <w:rFonts w:ascii="Segoe UI" w:hAnsi="Segoe UI" w:eastAsia="Segoe UI" w:cs="Segoe UI"/>
          <w:noProof/>
          <w:sz w:val="28"/>
          <w:szCs w:val="28"/>
        </w:rPr>
      </w:pPr>
    </w:p>
    <w:p w:rsidR="60369D50" w:rsidP="5654D8ED" w:rsidRDefault="60369D50" w14:paraId="5D1C563E" w14:textId="77777777">
      <w:pPr>
        <w:spacing w:after="0"/>
        <w:rPr>
          <w:rFonts w:ascii="Segoe UI" w:hAnsi="Segoe UI" w:eastAsia="Segoe UI" w:cs="Segoe UI"/>
          <w:noProof/>
          <w:sz w:val="28"/>
          <w:szCs w:val="28"/>
        </w:rPr>
      </w:pPr>
    </w:p>
    <w:p w:rsidR="60369D50" w:rsidP="5654D8ED" w:rsidRDefault="60369D50" w14:paraId="23255E2B" w14:textId="77777777">
      <w:pPr>
        <w:spacing w:after="0"/>
        <w:rPr>
          <w:rFonts w:ascii="Segoe UI" w:hAnsi="Segoe UI" w:eastAsia="Segoe UI" w:cs="Segoe UI"/>
          <w:noProof/>
          <w:sz w:val="28"/>
          <w:szCs w:val="28"/>
        </w:rPr>
      </w:pPr>
    </w:p>
    <w:p w:rsidR="60369D50" w:rsidP="5654D8ED" w:rsidRDefault="60369D50" w14:paraId="6B9A62B2" w14:textId="77777777">
      <w:pPr>
        <w:spacing w:after="0"/>
        <w:rPr>
          <w:rFonts w:ascii="Segoe UI" w:hAnsi="Segoe UI" w:eastAsia="Segoe UI" w:cs="Segoe UI"/>
          <w:noProof/>
          <w:sz w:val="28"/>
          <w:szCs w:val="28"/>
        </w:rPr>
      </w:pPr>
    </w:p>
    <w:p w:rsidR="60369D50" w:rsidP="5654D8ED" w:rsidRDefault="60369D50" w14:paraId="1CC94705" w14:textId="77777777">
      <w:pPr>
        <w:spacing w:after="0"/>
        <w:rPr>
          <w:rFonts w:ascii="Segoe UI" w:hAnsi="Segoe UI" w:eastAsia="Segoe UI" w:cs="Segoe UI"/>
          <w:noProof/>
          <w:sz w:val="28"/>
          <w:szCs w:val="28"/>
        </w:rPr>
      </w:pPr>
    </w:p>
    <w:p w:rsidR="60369D50" w:rsidP="5654D8ED" w:rsidRDefault="60369D50" w14:paraId="70B64422" w14:textId="77777777">
      <w:pPr>
        <w:spacing w:after="0"/>
        <w:rPr>
          <w:rFonts w:ascii="Segoe UI" w:hAnsi="Segoe UI" w:eastAsia="Segoe UI" w:cs="Segoe UI"/>
          <w:noProof/>
          <w:sz w:val="28"/>
          <w:szCs w:val="28"/>
        </w:rPr>
      </w:pPr>
    </w:p>
    <w:p w:rsidR="60369D50" w:rsidP="5654D8ED" w:rsidRDefault="60369D50" w14:paraId="1B60CAD5" w14:textId="77777777">
      <w:pPr>
        <w:spacing w:after="0"/>
        <w:rPr>
          <w:rFonts w:ascii="Segoe UI" w:hAnsi="Segoe UI" w:eastAsia="Segoe UI" w:cs="Segoe UI"/>
          <w:noProof/>
          <w:sz w:val="28"/>
          <w:szCs w:val="28"/>
        </w:rPr>
      </w:pPr>
    </w:p>
    <w:p w:rsidR="60369D50" w:rsidP="5654D8ED" w:rsidRDefault="60369D50" w14:paraId="6B52183B" w14:textId="77777777">
      <w:pPr>
        <w:spacing w:after="0"/>
        <w:rPr>
          <w:rFonts w:ascii="Segoe UI" w:hAnsi="Segoe UI" w:eastAsia="Segoe UI" w:cs="Segoe UI"/>
          <w:noProof/>
          <w:sz w:val="28"/>
          <w:szCs w:val="28"/>
        </w:rPr>
      </w:pPr>
    </w:p>
    <w:p w:rsidR="60369D50" w:rsidP="5654D8ED" w:rsidRDefault="60369D50" w14:paraId="47787AE1" w14:textId="77777777">
      <w:pPr>
        <w:spacing w:after="0"/>
        <w:rPr>
          <w:rFonts w:ascii="Segoe UI" w:hAnsi="Segoe UI" w:eastAsia="Segoe UI" w:cs="Segoe UI"/>
          <w:noProof/>
          <w:sz w:val="100"/>
          <w:szCs w:val="100"/>
        </w:rPr>
      </w:pPr>
    </w:p>
    <w:p w:rsidR="60369D50" w:rsidP="5654D8ED" w:rsidRDefault="60369D50" w14:paraId="740EF5DB" w14:textId="77777777">
      <w:pPr>
        <w:spacing w:after="0"/>
        <w:rPr>
          <w:rFonts w:ascii="Segoe UI" w:hAnsi="Segoe UI" w:eastAsia="Segoe UI" w:cs="Segoe UI"/>
          <w:noProof/>
          <w:sz w:val="100"/>
          <w:szCs w:val="100"/>
        </w:rPr>
      </w:pPr>
    </w:p>
    <w:p w:rsidR="00014B78" w:rsidP="60369D50" w:rsidRDefault="00014B78" w14:paraId="7CFAD6E1" w14:textId="77777777">
      <w:pPr>
        <w:pStyle w:val="Title"/>
        <w:rPr>
          <w:rFonts w:ascii="Segoe UI" w:hAnsi="Segoe UI" w:eastAsia="Segoe UI" w:cs="Segoe UI"/>
          <w:noProof/>
          <w:sz w:val="100"/>
          <w:szCs w:val="100"/>
        </w:rPr>
      </w:pPr>
      <w:r w:rsidRPr="5654D8ED" w:rsidR="7915409B">
        <w:rPr>
          <w:rFonts w:ascii="Segoe UI" w:hAnsi="Segoe UI" w:eastAsia="Segoe UI" w:cs="Segoe UI"/>
          <w:noProof/>
          <w:sz w:val="100"/>
          <w:szCs w:val="100"/>
        </w:rPr>
        <w:t>Satisfaction Survey</w:t>
      </w:r>
    </w:p>
    <w:p w:rsidRPr="00342339" w:rsidR="00352B93" w:rsidP="27BF3A36" w:rsidRDefault="00BE470D" w14:paraId="3E126D8D" w14:textId="1E9BC6BC">
      <w:pPr>
        <w:pStyle w:val="Title"/>
        <w:rPr>
          <w:rFonts w:ascii="Segoe UI Black" w:hAnsi="Segoe UI Black" w:eastAsia="Segoe UI Black" w:cs="Segoe UI Black" w:asciiTheme="majorAscii" w:hAnsiTheme="majorAscii" w:eastAsiaTheme="majorAscii" w:cstheme="majorAscii"/>
          <w:color w:val="017A9C" w:themeColor="accent1"/>
          <w:sz w:val="180"/>
          <w:szCs w:val="180"/>
        </w:rPr>
      </w:pPr>
      <w:bookmarkStart w:name="_Int_dSq1dFl3" w:id="293195612"/>
      <w:r w:rsidRPr="27BF3A36" w:rsidR="27BF3A36">
        <w:rPr>
          <w:rFonts w:ascii="Segoe UI Black" w:hAnsi="Segoe UI Black" w:eastAsia="Segoe UI Black" w:cs="Segoe UI Black" w:asciiTheme="majorAscii" w:hAnsiTheme="majorAscii" w:eastAsiaTheme="majorAscii" w:cstheme="majorAscii"/>
          <w:color w:val="01799B"/>
          <w:sz w:val="180"/>
          <w:szCs w:val="180"/>
        </w:rPr>
        <w:t>AIm</w:t>
      </w:r>
      <w:bookmarkEnd w:id="293195612"/>
      <w:r w:rsidRPr="27BF3A36" w:rsidR="27BF3A36">
        <w:rPr>
          <w:rFonts w:ascii="Segoe UI Black" w:hAnsi="Segoe UI Black" w:eastAsia="Segoe UI Black" w:cs="Segoe UI Black" w:asciiTheme="majorAscii" w:hAnsiTheme="majorAscii" w:eastAsiaTheme="majorAscii" w:cstheme="majorAscii"/>
          <w:color w:val="01799B"/>
          <w:sz w:val="180"/>
          <w:szCs w:val="180"/>
        </w:rPr>
        <w:t> for Impact for Nonprofits</w:t>
      </w:r>
    </w:p>
    <w:p w:rsidR="60369D50" w:rsidP="5654D8ED" w:rsidRDefault="60369D50" w14:paraId="64017EC8" w14:textId="77777777">
      <w:pPr>
        <w:rPr>
          <w:rFonts w:ascii="Segoe UI" w:hAnsi="Segoe UI" w:eastAsia="Segoe UI" w:cs="Segoe UI"/>
        </w:rPr>
      </w:pPr>
    </w:p>
    <w:p w:rsidR="60369D50" w:rsidP="5654D8ED" w:rsidRDefault="60369D50" w14:paraId="2869A037" w14:textId="77777777">
      <w:pPr>
        <w:rPr>
          <w:rFonts w:ascii="Segoe UI" w:hAnsi="Segoe UI" w:eastAsia="Segoe UI" w:cs="Segoe UI"/>
        </w:rPr>
      </w:pPr>
    </w:p>
    <w:p w:rsidR="60369D50" w:rsidP="5654D8ED" w:rsidRDefault="60369D50" w14:paraId="7734247C" w14:textId="77777777">
      <w:pPr>
        <w:rPr>
          <w:rFonts w:ascii="Segoe UI" w:hAnsi="Segoe UI" w:eastAsia="Segoe UI" w:cs="Segoe UI"/>
          <w:sz w:val="80"/>
          <w:szCs w:val="80"/>
        </w:rPr>
      </w:pPr>
    </w:p>
    <w:p w:rsidR="60369D50" w:rsidP="5654D8ED" w:rsidRDefault="60369D50" w14:paraId="2668A654" w14:textId="77777777">
      <w:pPr>
        <w:rPr>
          <w:rFonts w:ascii="Segoe UI" w:hAnsi="Segoe UI" w:eastAsia="Segoe UI" w:cs="Segoe UI"/>
          <w:sz w:val="80"/>
          <w:szCs w:val="80"/>
        </w:rPr>
      </w:pPr>
    </w:p>
    <w:p w:rsidR="1B16C2B0" w:rsidP="5654D8ED" w:rsidRDefault="1B16C2B0" w14:paraId="17C1B2F8" w14:textId="77777777">
      <w:pPr>
        <w:spacing w:after="0"/>
        <w:rPr>
          <w:rFonts w:ascii="Segoe UI" w:hAnsi="Segoe UI" w:eastAsia="Segoe UI" w:cs="Segoe UI"/>
          <w:sz w:val="40"/>
          <w:szCs w:val="40"/>
        </w:rPr>
      </w:pPr>
      <w:r w:rsidR="2D85AD97">
        <w:drawing>
          <wp:inline wp14:editId="52260C51" wp14:anchorId="4E5ECE18">
            <wp:extent cx="1426789" cy="200969"/>
            <wp:effectExtent l="0" t="0" r="0" b="0"/>
            <wp:docPr id="1491598001" name="Picture 4" descr="A blue letter h&#10;&#10;Description automatically generated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" name="Picture 1" descr="A blue letter 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789" cy="200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5654D8ED" w:rsidR="2D85AD97">
        <w:rPr>
          <w:rFonts w:ascii="Segoe UI" w:hAnsi="Segoe UI" w:eastAsia="Segoe UI" w:cs="Segoe UI"/>
          <w:sz w:val="40"/>
          <w:szCs w:val="40"/>
        </w:rPr>
        <w:t xml:space="preserve"> </w:t>
      </w:r>
    </w:p>
    <w:p w:rsidR="4CE773EA" w:rsidP="5654D8ED" w:rsidRDefault="4CE773EA" w14:paraId="7CFB8E62" w14:textId="77777777">
      <w:pPr>
        <w:spacing w:after="0"/>
        <w:rPr>
          <w:rFonts w:ascii="Segoe UI" w:hAnsi="Segoe UI" w:eastAsia="Segoe UI" w:cs="Segoe UI"/>
          <w:sz w:val="36"/>
          <w:szCs w:val="36"/>
        </w:rPr>
      </w:pPr>
      <w:r w:rsidRPr="5654D8ED" w:rsidR="29C8B645">
        <w:rPr>
          <w:rFonts w:ascii="Segoe UI" w:hAnsi="Segoe UI" w:eastAsia="Segoe UI" w:cs="Segoe UI"/>
          <w:color w:val="77736E" w:themeColor="text2" w:themeTint="FF" w:themeShade="FF"/>
          <w:sz w:val="36"/>
          <w:szCs w:val="36"/>
        </w:rPr>
        <w:t>2026</w:t>
      </w:r>
    </w:p>
    <w:p w:rsidR="60369D50" w:rsidP="5654D8ED" w:rsidRDefault="60369D50" w14:paraId="599251F1" w14:textId="77777777">
      <w:pPr>
        <w:rPr>
          <w:rFonts w:ascii="Segoe UI" w:hAnsi="Segoe UI" w:eastAsia="Segoe UI" w:cs="Segoe UI"/>
        </w:rPr>
      </w:pPr>
    </w:p>
    <w:p w:rsidR="60369D50" w:rsidP="5654D8ED" w:rsidRDefault="60369D50" w14:paraId="5D5E6CA1" w14:textId="77777777">
      <w:pPr>
        <w:rPr>
          <w:rFonts w:ascii="Segoe UI" w:hAnsi="Segoe UI" w:eastAsia="Segoe UI" w:cs="Segoe UI"/>
        </w:rPr>
      </w:pPr>
    </w:p>
    <w:p w:rsidR="60369D50" w:rsidP="5654D8ED" w:rsidRDefault="60369D50" w14:paraId="0A7A53C7" w14:textId="77777777">
      <w:pPr>
        <w:rPr>
          <w:rFonts w:ascii="Segoe UI" w:hAnsi="Segoe UI" w:eastAsia="Segoe UI" w:cs="Segoe UI"/>
        </w:rPr>
      </w:pPr>
    </w:p>
    <w:p w:rsidR="60369D50" w:rsidP="5654D8ED" w:rsidRDefault="60369D50" w14:paraId="11ECB35E" w14:textId="77777777">
      <w:pPr>
        <w:rPr>
          <w:rFonts w:ascii="Segoe UI" w:hAnsi="Segoe UI" w:eastAsia="Segoe UI" w:cs="Segoe UI"/>
        </w:rPr>
      </w:pPr>
      <w:r w:rsidRPr="5654D8ED">
        <w:rPr>
          <w:rFonts w:ascii="Segoe UI" w:hAnsi="Segoe UI" w:eastAsia="Segoe UI" w:cs="Segoe UI"/>
        </w:rPr>
        <w:br w:type="page"/>
      </w:r>
    </w:p>
    <w:p w:rsidR="00D54DD4" w:rsidP="5654D8ED" w:rsidRDefault="00D54DD4" w14:paraId="40A9C7DC" w14:textId="77777777">
      <w:pPr>
        <w:spacing w:after="100"/>
        <w:rPr>
          <w:rFonts w:ascii="Segoe UI" w:hAnsi="Segoe UI" w:eastAsia="Segoe UI" w:cs="Segoe UI"/>
          <w:noProof/>
          <w:lang w:val="en-US"/>
        </w:rPr>
      </w:pPr>
    </w:p>
    <w:p w:rsidRPr="00BC4EB5" w:rsidR="00014B78" w:rsidP="5654D8ED" w:rsidRDefault="00014B78" w14:paraId="4C650AED" w14:textId="77777777">
      <w:pPr>
        <w:spacing w:after="100"/>
        <w:rPr>
          <w:rFonts w:ascii="Segoe UI" w:hAnsi="Segoe UI" w:eastAsia="Segoe UI" w:cs="Segoe UI"/>
          <w:noProof/>
          <w:lang w:val="en-US"/>
        </w:rPr>
      </w:pPr>
      <w:r w:rsidRPr="5654D8ED" w:rsidR="7915409B">
        <w:rPr>
          <w:rFonts w:ascii="Segoe UI" w:hAnsi="Segoe UI" w:eastAsia="Segoe UI" w:cs="Segoe UI"/>
          <w:noProof/>
          <w:lang w:val="en-US"/>
        </w:rPr>
        <w:t xml:space="preserve">Thank you for participating in the </w:t>
      </w:r>
      <w:r w:rsidRPr="5654D8ED" w:rsidR="7915409B">
        <w:rPr>
          <w:rFonts w:ascii="Segoe UI" w:hAnsi="Segoe UI" w:eastAsia="Segoe UI" w:cs="Segoe UI"/>
          <w:b w:val="1"/>
          <w:bCs w:val="1"/>
          <w:noProof/>
          <w:lang w:val="en-US"/>
        </w:rPr>
        <w:t>AIm for Impact</w:t>
      </w:r>
      <w:r w:rsidRPr="5654D8ED" w:rsidR="7915409B">
        <w:rPr>
          <w:rFonts w:ascii="Segoe UI" w:hAnsi="Segoe UI" w:eastAsia="Segoe UI" w:cs="Segoe UI"/>
          <w:noProof/>
          <w:lang w:val="en-US"/>
        </w:rPr>
        <w:t xml:space="preserve"> course. Your feedback is vital in helping us strengthen the quality, relevance, and impact of this learning experience.</w:t>
      </w:r>
    </w:p>
    <w:p w:rsidRPr="00BC4EB5" w:rsidR="00014B78" w:rsidP="5654D8ED" w:rsidRDefault="00014B78" w14:paraId="5B61154A" w14:textId="77777777">
      <w:pPr>
        <w:spacing w:after="100"/>
        <w:rPr>
          <w:rFonts w:ascii="Segoe UI" w:hAnsi="Segoe UI" w:eastAsia="Segoe UI" w:cs="Segoe UI"/>
          <w:noProof/>
          <w:lang w:val="en-US"/>
        </w:rPr>
      </w:pPr>
      <w:r w:rsidRPr="5654D8ED" w:rsidR="7915409B">
        <w:rPr>
          <w:rFonts w:ascii="Segoe UI" w:hAnsi="Segoe UI" w:eastAsia="Segoe UI" w:cs="Segoe UI"/>
          <w:noProof/>
          <w:lang w:val="en-US"/>
        </w:rPr>
        <w:t>This short survey will take only a few minutes to complete. It is designed to gather your insights on the course content, structure, delivery, and overall learning experience.</w:t>
      </w:r>
      <w:r>
        <w:br/>
      </w:r>
      <w:r w:rsidRPr="5654D8ED" w:rsidR="7915409B">
        <w:rPr>
          <w:rFonts w:ascii="Segoe UI" w:hAnsi="Segoe UI" w:eastAsia="Segoe UI" w:cs="Segoe UI"/>
          <w:noProof/>
          <w:lang w:val="en-US"/>
        </w:rPr>
        <w:t xml:space="preserve">All responses are </w:t>
      </w:r>
      <w:r w:rsidRPr="5654D8ED" w:rsidR="7915409B">
        <w:rPr>
          <w:rFonts w:ascii="Segoe UI" w:hAnsi="Segoe UI" w:eastAsia="Segoe UI" w:cs="Segoe UI"/>
          <w:b w:val="1"/>
          <w:bCs w:val="1"/>
          <w:noProof/>
          <w:lang w:val="en-US"/>
        </w:rPr>
        <w:t xml:space="preserve">anonymous </w:t>
      </w:r>
      <w:r w:rsidRPr="5654D8ED" w:rsidR="7915409B">
        <w:rPr>
          <w:rFonts w:ascii="Segoe UI" w:hAnsi="Segoe UI" w:eastAsia="Segoe UI" w:cs="Segoe UI"/>
          <w:noProof/>
          <w:lang w:val="en-US"/>
        </w:rPr>
        <w:t>and will be used exclusively to enhance future editions of this course and better support nonprofit teams in applying AI responsibly and effectively.</w:t>
      </w:r>
    </w:p>
    <w:p w:rsidRPr="00BC4EB5" w:rsidR="00014B78" w:rsidP="5654D8ED" w:rsidRDefault="00014B78" w14:paraId="367AA701" w14:textId="77777777">
      <w:pPr>
        <w:spacing w:after="100"/>
        <w:rPr>
          <w:rFonts w:ascii="Segoe UI" w:hAnsi="Segoe UI" w:eastAsia="Segoe UI" w:cs="Segoe UI"/>
          <w:noProof/>
          <w:lang w:val="en-US"/>
        </w:rPr>
      </w:pPr>
    </w:p>
    <w:p w:rsidRPr="00BC4EB5" w:rsidR="00014B78" w:rsidP="5654D8ED" w:rsidRDefault="00014B78" w14:paraId="1A659327" w14:textId="03FBA86A">
      <w:pPr>
        <w:spacing w:after="100"/>
        <w:rPr>
          <w:rFonts w:ascii="Segoe UI" w:hAnsi="Segoe UI" w:eastAsia="Segoe UI" w:cs="Segoe UI"/>
          <w:noProof/>
          <w:lang w:val="en-US"/>
        </w:rPr>
      </w:pPr>
      <w:r w:rsidRPr="5654D8ED" w:rsidR="7915409B">
        <w:rPr>
          <w:rFonts w:ascii="Segoe UI" w:hAnsi="Segoe UI" w:eastAsia="Segoe UI" w:cs="Segoe UI"/>
          <w:noProof/>
          <w:lang w:val="en-US"/>
        </w:rPr>
        <w:t>Please answer each question by marking the box that corresponds to the appropriate score. The training team welcomes your comments when requested below.  All questions are mandatory</w:t>
      </w:r>
      <w:r w:rsidRPr="5654D8ED" w:rsidR="7915409B">
        <w:rPr>
          <w:rFonts w:ascii="Segoe UI" w:hAnsi="Segoe UI" w:eastAsia="Segoe UI" w:cs="Segoe UI"/>
          <w:noProof/>
          <w:lang w:val="en-US"/>
        </w:rPr>
        <w:t>.</w:t>
      </w:r>
    </w:p>
    <w:p w:rsidRPr="00BC4EB5" w:rsidR="00014B78" w:rsidP="5654D8ED" w:rsidRDefault="00014B78" w14:paraId="45CB0513" w14:textId="77777777">
      <w:pPr>
        <w:spacing w:after="100"/>
        <w:rPr>
          <w:rFonts w:ascii="Segoe UI" w:hAnsi="Segoe UI" w:eastAsia="Segoe UI" w:cs="Segoe UI"/>
          <w:noProof/>
          <w:lang w:val="en-US"/>
        </w:rPr>
      </w:pPr>
    </w:p>
    <w:p w:rsidRPr="00D54DD4" w:rsidR="00014B78" w:rsidP="5654D8ED" w:rsidRDefault="00014B78" w14:paraId="188E95CD" w14:textId="77777777">
      <w:pPr>
        <w:spacing w:after="100"/>
        <w:rPr>
          <w:rFonts w:ascii="Segoe UI" w:hAnsi="Segoe UI" w:eastAsia="Segoe UI" w:cs="Segoe UI"/>
          <w:noProof/>
          <w:sz w:val="24"/>
          <w:szCs w:val="24"/>
          <w:lang w:val="en-US"/>
        </w:rPr>
      </w:pPr>
      <w:r w:rsidRPr="5654D8ED" w:rsidR="7915409B">
        <w:rPr>
          <w:rFonts w:ascii="Segoe UI" w:hAnsi="Segoe UI" w:eastAsia="Segoe UI" w:cs="Segoe UI"/>
          <w:noProof/>
          <w:sz w:val="24"/>
          <w:szCs w:val="24"/>
          <w:lang w:val="en-US"/>
        </w:rPr>
        <w:t>Score Key:  0 = Not at all | 1 = Minimally | 2 = Partially | 3 = Fully</w:t>
      </w:r>
    </w:p>
    <w:p w:rsidRPr="00BC4EB5" w:rsidR="00014B78" w:rsidP="5654D8ED" w:rsidRDefault="00014B78" w14:paraId="3115A287" w14:textId="77777777">
      <w:pPr>
        <w:spacing w:after="100"/>
        <w:rPr>
          <w:rFonts w:ascii="Segoe UI" w:hAnsi="Segoe UI" w:eastAsia="Segoe UI" w:cs="Segoe UI"/>
          <w:noProof/>
          <w:lang w:val="en-US"/>
        </w:rPr>
      </w:pPr>
    </w:p>
    <w:p w:rsidRPr="00D54DD4" w:rsidR="00014B78" w:rsidP="5654D8ED" w:rsidRDefault="00014B78" w14:paraId="2608F2B5" w14:textId="77777777">
      <w:pPr>
        <w:spacing w:after="100"/>
        <w:rPr>
          <w:rFonts w:ascii="Segoe UI" w:hAnsi="Segoe UI" w:eastAsia="Segoe UI" w:cs="Segoe UI"/>
          <w:b w:val="1"/>
          <w:bCs w:val="1"/>
          <w:noProof/>
          <w:sz w:val="24"/>
          <w:szCs w:val="24"/>
          <w:lang w:val="en-US"/>
        </w:rPr>
      </w:pPr>
      <w:r w:rsidRPr="5654D8ED" w:rsidR="7915409B">
        <w:rPr>
          <w:rFonts w:ascii="Segoe UI" w:hAnsi="Segoe UI" w:eastAsia="Segoe UI" w:cs="Segoe UI"/>
          <w:b w:val="1"/>
          <w:bCs w:val="1"/>
          <w:noProof/>
          <w:sz w:val="24"/>
          <w:szCs w:val="24"/>
          <w:lang w:val="en-US"/>
        </w:rPr>
        <w:t>1. Course Relevance and Learning Outcomes</w:t>
      </w:r>
    </w:p>
    <w:tbl>
      <w:tblPr>
        <w:tblStyle w:val="TableGrid"/>
        <w:tblW w:w="0" w:type="auto"/>
        <w:tblBorders>
          <w:top w:val="none" w:color="77736E" w:themeColor="text2" w:sz="2" w:space="0"/>
          <w:left w:val="none" w:color="77736E" w:themeColor="text2" w:sz="2" w:space="0"/>
          <w:bottom w:val="none" w:color="77736E" w:themeColor="text2" w:sz="2" w:space="0"/>
          <w:right w:val="none" w:color="77736E" w:themeColor="text2" w:sz="2" w:space="0"/>
          <w:insideH w:val="single" w:color="77736E" w:themeColor="text2" w:sz="2" w:space="0"/>
          <w:insideV w:val="none" w:color="77736E" w:themeColor="text2" w:sz="2" w:space="0"/>
        </w:tblBorders>
        <w:tblLook w:val="06A0" w:firstRow="1" w:lastRow="0" w:firstColumn="1" w:lastColumn="0" w:noHBand="1" w:noVBand="1"/>
      </w:tblPr>
      <w:tblGrid>
        <w:gridCol w:w="6112"/>
        <w:gridCol w:w="1191"/>
        <w:gridCol w:w="1191"/>
        <w:gridCol w:w="1191"/>
        <w:gridCol w:w="4774"/>
      </w:tblGrid>
      <w:tr w:rsidR="00014B78" w:rsidTr="5654D8ED" w14:paraId="5D564431" w14:textId="77777777">
        <w:trPr>
          <w:trHeight w:val="300"/>
        </w:trPr>
        <w:tc>
          <w:tcPr>
            <w:tcW w:w="6112" w:type="dxa"/>
            <w:tcBorders>
              <w:top w:val="none" w:color="000000" w:themeColor="text1" w:sz="6" w:space="0"/>
              <w:left w:val="none" w:color="000000" w:themeColor="text1" w:sz="6" w:space="0"/>
            </w:tcBorders>
            <w:shd w:val="clear" w:color="auto" w:fill="E7E6E6" w:themeFill="background2"/>
            <w:tcMar>
              <w:left w:w="90" w:type="dxa"/>
              <w:right w:w="90" w:type="dxa"/>
            </w:tcMar>
            <w:vAlign w:val="center"/>
          </w:tcPr>
          <w:p w:rsidR="00014B78" w:rsidP="5654D8ED" w:rsidRDefault="00014B78" w14:paraId="4053BF2E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7915409B">
              <w:rPr>
                <w:rFonts w:ascii="Segoe UI" w:hAnsi="Segoe UI" w:eastAsia="Segoe UI" w:cs="Segoe UI"/>
                <w:lang w:val="en-US"/>
              </w:rPr>
              <w:t>Question</w:t>
            </w:r>
          </w:p>
        </w:tc>
        <w:tc>
          <w:tcPr>
            <w:tcW w:w="1191" w:type="dxa"/>
            <w:tcBorders>
              <w:top w:val="none" w:color="000000" w:themeColor="text1" w:sz="6" w:space="0"/>
            </w:tcBorders>
            <w:shd w:val="clear" w:color="auto" w:fill="E7E6E6" w:themeFill="background2"/>
            <w:tcMar>
              <w:left w:w="90" w:type="dxa"/>
              <w:right w:w="90" w:type="dxa"/>
            </w:tcMar>
            <w:vAlign w:val="center"/>
          </w:tcPr>
          <w:p w:rsidR="00014B78" w:rsidP="5654D8ED" w:rsidRDefault="00014B78" w14:paraId="67DA0EBE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7915409B">
              <w:rPr>
                <w:rFonts w:ascii="Segoe UI" w:hAnsi="Segoe UI" w:eastAsia="Segoe UI" w:cs="Segoe UI"/>
                <w:lang w:val="en-US"/>
              </w:rPr>
              <w:t>0</w:t>
            </w:r>
          </w:p>
        </w:tc>
        <w:tc>
          <w:tcPr>
            <w:tcW w:w="1191" w:type="dxa"/>
            <w:tcBorders>
              <w:top w:val="none" w:color="000000" w:themeColor="text1" w:sz="6" w:space="0"/>
            </w:tcBorders>
            <w:shd w:val="clear" w:color="auto" w:fill="E7E6E6" w:themeFill="background2"/>
            <w:tcMar>
              <w:left w:w="90" w:type="dxa"/>
              <w:right w:w="90" w:type="dxa"/>
            </w:tcMar>
            <w:vAlign w:val="center"/>
          </w:tcPr>
          <w:p w:rsidR="00014B78" w:rsidP="5654D8ED" w:rsidRDefault="00014B78" w14:paraId="3374705B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7915409B">
              <w:rPr>
                <w:rFonts w:ascii="Segoe UI" w:hAnsi="Segoe UI" w:eastAsia="Segoe UI" w:cs="Segoe UI"/>
                <w:lang w:val="en-US"/>
              </w:rPr>
              <w:t>1</w:t>
            </w:r>
          </w:p>
        </w:tc>
        <w:tc>
          <w:tcPr>
            <w:tcW w:w="1191" w:type="dxa"/>
            <w:tcBorders>
              <w:top w:val="none" w:color="000000" w:themeColor="text1" w:sz="6" w:space="0"/>
            </w:tcBorders>
            <w:shd w:val="clear" w:color="auto" w:fill="E7E6E6" w:themeFill="background2"/>
            <w:tcMar>
              <w:left w:w="90" w:type="dxa"/>
              <w:right w:w="90" w:type="dxa"/>
            </w:tcMar>
            <w:vAlign w:val="center"/>
          </w:tcPr>
          <w:p w:rsidR="00014B78" w:rsidP="5654D8ED" w:rsidRDefault="00014B78" w14:paraId="15072B07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7915409B">
              <w:rPr>
                <w:rFonts w:ascii="Segoe UI" w:hAnsi="Segoe UI" w:eastAsia="Segoe UI" w:cs="Segoe UI"/>
                <w:lang w:val="en-US"/>
              </w:rPr>
              <w:t>2</w:t>
            </w:r>
          </w:p>
        </w:tc>
        <w:tc>
          <w:tcPr>
            <w:tcW w:w="4774" w:type="dxa"/>
            <w:tcBorders>
              <w:top w:val="none" w:color="000000" w:themeColor="text1" w:sz="6" w:space="0"/>
              <w:right w:val="none" w:color="000000" w:themeColor="text1" w:sz="6" w:space="0"/>
            </w:tcBorders>
            <w:shd w:val="clear" w:color="auto" w:fill="E7E6E6" w:themeFill="background2"/>
            <w:tcMar>
              <w:left w:w="90" w:type="dxa"/>
              <w:right w:w="90" w:type="dxa"/>
            </w:tcMar>
            <w:vAlign w:val="center"/>
          </w:tcPr>
          <w:p w:rsidR="00014B78" w:rsidP="5654D8ED" w:rsidRDefault="00014B78" w14:paraId="4F0A6876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7915409B">
              <w:rPr>
                <w:rFonts w:ascii="Segoe UI" w:hAnsi="Segoe UI" w:eastAsia="Segoe UI" w:cs="Segoe UI"/>
                <w:lang w:val="en-US"/>
              </w:rPr>
              <w:t>3</w:t>
            </w:r>
          </w:p>
        </w:tc>
      </w:tr>
      <w:tr w:rsidR="00D54DD4" w:rsidTr="5654D8ED" w14:paraId="4A53A020" w14:textId="77777777">
        <w:trPr>
          <w:trHeight w:val="300"/>
        </w:trPr>
        <w:tc>
          <w:tcPr>
            <w:tcW w:w="6112" w:type="dxa"/>
            <w:tcBorders>
              <w:left w:val="none" w:color="000000" w:themeColor="text1" w:sz="6" w:space="0"/>
            </w:tcBorders>
            <w:tcMar>
              <w:left w:w="90" w:type="dxa"/>
              <w:right w:w="90" w:type="dxa"/>
            </w:tcMar>
            <w:vAlign w:val="center"/>
          </w:tcPr>
          <w:p w:rsidR="00D54DD4" w:rsidP="5654D8ED" w:rsidRDefault="00D54DD4" w14:paraId="5182F706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lang w:val="en-US"/>
              </w:rPr>
              <w:t>The course was relevant to my role and responsibilities.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284B7840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7250E545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247886D9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4774" w:type="dxa"/>
            <w:tcBorders>
              <w:right w:val="none" w:color="000000" w:themeColor="text1" w:sz="6" w:space="0"/>
            </w:tcBorders>
            <w:tcMar>
              <w:left w:w="90" w:type="dxa"/>
              <w:right w:w="90" w:type="dxa"/>
            </w:tcMar>
          </w:tcPr>
          <w:p w:rsidR="00D54DD4" w:rsidP="5654D8ED" w:rsidRDefault="00D54DD4" w14:paraId="3ED9F332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</w:tr>
      <w:tr w:rsidR="00D54DD4" w:rsidTr="5654D8ED" w14:paraId="7CEAA1A8" w14:textId="77777777">
        <w:trPr>
          <w:trHeight w:val="300"/>
        </w:trPr>
        <w:tc>
          <w:tcPr>
            <w:tcW w:w="6112" w:type="dxa"/>
            <w:tcBorders>
              <w:left w:val="none" w:color="000000" w:themeColor="text1" w:sz="6" w:space="0"/>
            </w:tcBorders>
            <w:tcMar>
              <w:left w:w="90" w:type="dxa"/>
              <w:right w:w="90" w:type="dxa"/>
            </w:tcMar>
            <w:vAlign w:val="center"/>
          </w:tcPr>
          <w:p w:rsidR="00D54DD4" w:rsidP="5654D8ED" w:rsidRDefault="00D54DD4" w14:paraId="0532D919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lang w:val="en-US"/>
              </w:rPr>
              <w:t xml:space="preserve">The course achieved its learning </w:t>
            </w:r>
            <w:r w:rsidRPr="5654D8ED" w:rsidR="4A607C36">
              <w:rPr>
                <w:rFonts w:ascii="Segoe UI" w:hAnsi="Segoe UI" w:eastAsia="Segoe UI" w:cs="Segoe UI"/>
                <w:lang w:val="en-US"/>
              </w:rPr>
              <w:t>objectives</w:t>
            </w:r>
            <w:r w:rsidRPr="5654D8ED" w:rsidR="4A607C36">
              <w:rPr>
                <w:rFonts w:ascii="Segoe UI" w:hAnsi="Segoe UI" w:eastAsia="Segoe UI" w:cs="Segoe UI"/>
                <w:lang w:val="en-US"/>
              </w:rPr>
              <w:t>.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0ABF5606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6953D1A9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4F9F240C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4774" w:type="dxa"/>
            <w:tcBorders>
              <w:right w:val="none" w:color="000000" w:themeColor="text1" w:sz="6" w:space="0"/>
            </w:tcBorders>
            <w:tcMar>
              <w:left w:w="90" w:type="dxa"/>
              <w:right w:w="90" w:type="dxa"/>
            </w:tcMar>
          </w:tcPr>
          <w:p w:rsidR="00D54DD4" w:rsidP="5654D8ED" w:rsidRDefault="00D54DD4" w14:paraId="2736D087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</w:tr>
      <w:tr w:rsidR="00D54DD4" w:rsidTr="5654D8ED" w14:paraId="2043530C" w14:textId="77777777">
        <w:trPr>
          <w:trHeight w:val="300"/>
        </w:trPr>
        <w:tc>
          <w:tcPr>
            <w:tcW w:w="6112" w:type="dxa"/>
            <w:tcBorders>
              <w:left w:val="none" w:color="000000" w:themeColor="text1" w:sz="6" w:space="0"/>
            </w:tcBorders>
            <w:tcMar>
              <w:left w:w="90" w:type="dxa"/>
              <w:right w:w="90" w:type="dxa"/>
            </w:tcMar>
            <w:vAlign w:val="center"/>
          </w:tcPr>
          <w:p w:rsidR="00D54DD4" w:rsidP="5654D8ED" w:rsidRDefault="00D54DD4" w14:paraId="5048A955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lang w:val="en-US"/>
              </w:rPr>
              <w:t>The course content was relevant to my context (region, organization</w:t>
            </w:r>
            <w:r w:rsidRPr="5654D8ED" w:rsidR="4A607C36">
              <w:rPr>
                <w:rFonts w:ascii="Segoe UI" w:hAnsi="Segoe UI" w:eastAsia="Segoe UI" w:cs="Segoe UI"/>
                <w:lang w:val="en-US"/>
              </w:rPr>
              <w:t>, focus</w:t>
            </w:r>
            <w:r w:rsidRPr="5654D8ED" w:rsidR="4A607C36">
              <w:rPr>
                <w:rFonts w:ascii="Segoe UI" w:hAnsi="Segoe UI" w:eastAsia="Segoe UI" w:cs="Segoe UI"/>
                <w:lang w:val="en-US"/>
              </w:rPr>
              <w:t xml:space="preserve"> area).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0E951319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080A6B2B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12BE163C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4774" w:type="dxa"/>
            <w:tcBorders>
              <w:right w:val="none" w:color="000000" w:themeColor="text1" w:sz="6" w:space="0"/>
            </w:tcBorders>
            <w:tcMar>
              <w:left w:w="90" w:type="dxa"/>
              <w:right w:w="90" w:type="dxa"/>
            </w:tcMar>
          </w:tcPr>
          <w:p w:rsidR="00D54DD4" w:rsidP="5654D8ED" w:rsidRDefault="00D54DD4" w14:paraId="2167A576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</w:tr>
      <w:tr w:rsidR="00D54DD4" w:rsidTr="5654D8ED" w14:paraId="0682AB3A" w14:textId="77777777">
        <w:trPr>
          <w:trHeight w:val="300"/>
        </w:trPr>
        <w:tc>
          <w:tcPr>
            <w:tcW w:w="6112" w:type="dxa"/>
            <w:tcBorders>
              <w:left w:val="none" w:color="000000" w:themeColor="text1" w:sz="6" w:space="0"/>
            </w:tcBorders>
            <w:tcMar>
              <w:left w:w="90" w:type="dxa"/>
              <w:right w:w="90" w:type="dxa"/>
            </w:tcMar>
            <w:vAlign w:val="center"/>
          </w:tcPr>
          <w:p w:rsidR="00D54DD4" w:rsidP="5654D8ED" w:rsidRDefault="00D54DD4" w14:paraId="51D5A928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lang w:val="en-US"/>
              </w:rPr>
              <w:t xml:space="preserve">The course helped me understand how to apply </w:t>
            </w:r>
            <w:r w:rsidRPr="5654D8ED" w:rsidR="4A607C36">
              <w:rPr>
                <w:rFonts w:ascii="Segoe UI" w:hAnsi="Segoe UI" w:eastAsia="Segoe UI" w:cs="Segoe UI"/>
                <w:lang w:val="en-US"/>
              </w:rPr>
              <w:t>learning in</w:t>
            </w:r>
            <w:r w:rsidRPr="5654D8ED" w:rsidR="4A607C36">
              <w:rPr>
                <w:rFonts w:ascii="Segoe UI" w:hAnsi="Segoe UI" w:eastAsia="Segoe UI" w:cs="Segoe UI"/>
                <w:lang w:val="en-US"/>
              </w:rPr>
              <w:t xml:space="preserve"> practice.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0CC74D69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54F15B82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4A506411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4774" w:type="dxa"/>
            <w:tcBorders>
              <w:right w:val="none" w:color="000000" w:themeColor="text1" w:sz="6" w:space="0"/>
            </w:tcBorders>
            <w:tcMar>
              <w:left w:w="90" w:type="dxa"/>
              <w:right w:w="90" w:type="dxa"/>
            </w:tcMar>
          </w:tcPr>
          <w:p w:rsidR="00D54DD4" w:rsidP="5654D8ED" w:rsidRDefault="00D54DD4" w14:paraId="091BB1DA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</w:tr>
    </w:tbl>
    <w:p w:rsidRPr="00BC4EB5" w:rsidR="00014B78" w:rsidP="5654D8ED" w:rsidRDefault="00014B78" w14:paraId="5DEF77EE" w14:textId="77777777">
      <w:pPr>
        <w:spacing w:after="100"/>
        <w:rPr>
          <w:rFonts w:ascii="Segoe UI" w:hAnsi="Segoe UI" w:eastAsia="Segoe UI" w:cs="Segoe UI"/>
          <w:b w:val="1"/>
          <w:bCs w:val="1"/>
          <w:noProof/>
          <w:lang w:val="en-US"/>
        </w:rPr>
      </w:pPr>
    </w:p>
    <w:p w:rsidRPr="00D54DD4" w:rsidR="00014B78" w:rsidP="5654D8ED" w:rsidRDefault="00014B78" w14:paraId="46D8D794" w14:textId="77777777">
      <w:pPr>
        <w:spacing w:after="100"/>
        <w:rPr>
          <w:rFonts w:ascii="Segoe UI" w:hAnsi="Segoe UI" w:eastAsia="Segoe UI" w:cs="Segoe UI"/>
          <w:noProof/>
          <w:sz w:val="24"/>
          <w:szCs w:val="24"/>
          <w:lang w:val="en-US"/>
        </w:rPr>
      </w:pPr>
      <w:r w:rsidRPr="5654D8ED" w:rsidR="7915409B">
        <w:rPr>
          <w:rFonts w:ascii="Segoe UI" w:hAnsi="Segoe UI" w:eastAsia="Segoe UI" w:cs="Segoe UI"/>
          <w:b w:val="1"/>
          <w:bCs w:val="1"/>
          <w:noProof/>
          <w:sz w:val="24"/>
          <w:szCs w:val="24"/>
          <w:lang w:val="en-US"/>
        </w:rPr>
        <w:t>2. Knowledge and Skills Development</w:t>
      </w:r>
    </w:p>
    <w:tbl>
      <w:tblPr>
        <w:tblStyle w:val="TableGrid"/>
        <w:tblW w:w="0" w:type="auto"/>
        <w:tblBorders>
          <w:top w:val="none" w:color="77736E" w:themeColor="text2" w:sz="2" w:space="0"/>
          <w:left w:val="none" w:color="77736E" w:themeColor="text2" w:sz="2" w:space="0"/>
          <w:bottom w:val="none" w:color="77736E" w:themeColor="text2" w:sz="2" w:space="0"/>
          <w:right w:val="none" w:color="77736E" w:themeColor="text2" w:sz="2" w:space="0"/>
          <w:insideH w:val="single" w:color="77736E" w:themeColor="text2" w:sz="2" w:space="0"/>
          <w:insideV w:val="none" w:color="77736E" w:themeColor="text2" w:sz="2" w:space="0"/>
        </w:tblBorders>
        <w:tblLook w:val="06A0" w:firstRow="1" w:lastRow="0" w:firstColumn="1" w:lastColumn="0" w:noHBand="1" w:noVBand="1"/>
      </w:tblPr>
      <w:tblGrid>
        <w:gridCol w:w="6112"/>
        <w:gridCol w:w="1191"/>
        <w:gridCol w:w="1191"/>
        <w:gridCol w:w="1191"/>
        <w:gridCol w:w="4774"/>
      </w:tblGrid>
      <w:tr w:rsidR="00014B78" w:rsidTr="5654D8ED" w14:paraId="37B08FD0" w14:textId="77777777">
        <w:trPr>
          <w:trHeight w:val="300"/>
        </w:trPr>
        <w:tc>
          <w:tcPr>
            <w:tcW w:w="6112" w:type="dxa"/>
            <w:tcBorders>
              <w:top w:val="none" w:color="000000" w:themeColor="text1" w:sz="6" w:space="0"/>
              <w:left w:val="none" w:color="000000" w:themeColor="text1" w:sz="6" w:space="0"/>
            </w:tcBorders>
            <w:shd w:val="clear" w:color="auto" w:fill="E7E6E6" w:themeFill="background2"/>
            <w:tcMar>
              <w:left w:w="90" w:type="dxa"/>
              <w:right w:w="90" w:type="dxa"/>
            </w:tcMar>
            <w:vAlign w:val="center"/>
          </w:tcPr>
          <w:p w:rsidR="00014B78" w:rsidP="5654D8ED" w:rsidRDefault="00014B78" w14:paraId="07D314BF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7915409B">
              <w:rPr>
                <w:rFonts w:ascii="Segoe UI" w:hAnsi="Segoe UI" w:eastAsia="Segoe UI" w:cs="Segoe UI"/>
                <w:lang w:val="en-US"/>
              </w:rPr>
              <w:t>Question</w:t>
            </w:r>
          </w:p>
        </w:tc>
        <w:tc>
          <w:tcPr>
            <w:tcW w:w="1191" w:type="dxa"/>
            <w:tcBorders>
              <w:top w:val="none" w:color="000000" w:themeColor="text1" w:sz="6" w:space="0"/>
            </w:tcBorders>
            <w:shd w:val="clear" w:color="auto" w:fill="E7E6E6" w:themeFill="background2"/>
            <w:tcMar>
              <w:left w:w="90" w:type="dxa"/>
              <w:right w:w="90" w:type="dxa"/>
            </w:tcMar>
            <w:vAlign w:val="center"/>
          </w:tcPr>
          <w:p w:rsidR="00014B78" w:rsidP="5654D8ED" w:rsidRDefault="00014B78" w14:paraId="47CF9DE8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7915409B">
              <w:rPr>
                <w:rFonts w:ascii="Segoe UI" w:hAnsi="Segoe UI" w:eastAsia="Segoe UI" w:cs="Segoe UI"/>
                <w:lang w:val="en-US"/>
              </w:rPr>
              <w:t>0</w:t>
            </w:r>
          </w:p>
        </w:tc>
        <w:tc>
          <w:tcPr>
            <w:tcW w:w="1191" w:type="dxa"/>
            <w:tcBorders>
              <w:top w:val="none" w:color="000000" w:themeColor="text1" w:sz="6" w:space="0"/>
            </w:tcBorders>
            <w:shd w:val="clear" w:color="auto" w:fill="E7E6E6" w:themeFill="background2"/>
            <w:tcMar>
              <w:left w:w="90" w:type="dxa"/>
              <w:right w:w="90" w:type="dxa"/>
            </w:tcMar>
            <w:vAlign w:val="center"/>
          </w:tcPr>
          <w:p w:rsidR="00014B78" w:rsidP="5654D8ED" w:rsidRDefault="00014B78" w14:paraId="02E9A1CE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7915409B">
              <w:rPr>
                <w:rFonts w:ascii="Segoe UI" w:hAnsi="Segoe UI" w:eastAsia="Segoe UI" w:cs="Segoe UI"/>
                <w:lang w:val="en-US"/>
              </w:rPr>
              <w:t>1</w:t>
            </w:r>
          </w:p>
        </w:tc>
        <w:tc>
          <w:tcPr>
            <w:tcW w:w="1191" w:type="dxa"/>
            <w:tcBorders>
              <w:top w:val="none" w:color="000000" w:themeColor="text1" w:sz="6" w:space="0"/>
            </w:tcBorders>
            <w:shd w:val="clear" w:color="auto" w:fill="E7E6E6" w:themeFill="background2"/>
            <w:tcMar>
              <w:left w:w="90" w:type="dxa"/>
              <w:right w:w="90" w:type="dxa"/>
            </w:tcMar>
            <w:vAlign w:val="center"/>
          </w:tcPr>
          <w:p w:rsidR="00014B78" w:rsidP="5654D8ED" w:rsidRDefault="00014B78" w14:paraId="57F10B1D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7915409B">
              <w:rPr>
                <w:rFonts w:ascii="Segoe UI" w:hAnsi="Segoe UI" w:eastAsia="Segoe UI" w:cs="Segoe UI"/>
                <w:lang w:val="en-US"/>
              </w:rPr>
              <w:t>2</w:t>
            </w:r>
          </w:p>
        </w:tc>
        <w:tc>
          <w:tcPr>
            <w:tcW w:w="4774" w:type="dxa"/>
            <w:tcBorders>
              <w:top w:val="none" w:color="000000" w:themeColor="text1" w:sz="6" w:space="0"/>
              <w:right w:val="none" w:color="000000" w:themeColor="text1" w:sz="6" w:space="0"/>
            </w:tcBorders>
            <w:shd w:val="clear" w:color="auto" w:fill="E7E6E6" w:themeFill="background2"/>
            <w:tcMar>
              <w:left w:w="90" w:type="dxa"/>
              <w:right w:w="90" w:type="dxa"/>
            </w:tcMar>
            <w:vAlign w:val="center"/>
          </w:tcPr>
          <w:p w:rsidR="00014B78" w:rsidP="5654D8ED" w:rsidRDefault="00014B78" w14:paraId="554448FA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7915409B">
              <w:rPr>
                <w:rFonts w:ascii="Segoe UI" w:hAnsi="Segoe UI" w:eastAsia="Segoe UI" w:cs="Segoe UI"/>
                <w:lang w:val="en-US"/>
              </w:rPr>
              <w:t>3</w:t>
            </w:r>
          </w:p>
        </w:tc>
      </w:tr>
      <w:tr w:rsidR="00D54DD4" w:rsidTr="5654D8ED" w14:paraId="69F11079" w14:textId="77777777">
        <w:trPr>
          <w:trHeight w:val="300"/>
        </w:trPr>
        <w:tc>
          <w:tcPr>
            <w:tcW w:w="6112" w:type="dxa"/>
            <w:tcBorders>
              <w:left w:val="none" w:color="000000" w:themeColor="text1" w:sz="6" w:space="0"/>
            </w:tcBorders>
            <w:tcMar>
              <w:left w:w="90" w:type="dxa"/>
              <w:right w:w="90" w:type="dxa"/>
            </w:tcMar>
            <w:vAlign w:val="center"/>
          </w:tcPr>
          <w:p w:rsidR="00D54DD4" w:rsidP="5654D8ED" w:rsidRDefault="00D54DD4" w14:paraId="0B89F51C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lang w:val="en-US"/>
              </w:rPr>
              <w:t>The course increased my knowledge of AI concepts.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468CDEC8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254B6D8F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59B6C4B0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4774" w:type="dxa"/>
            <w:tcBorders>
              <w:right w:val="none" w:color="000000" w:themeColor="text1" w:sz="6" w:space="0"/>
            </w:tcBorders>
            <w:tcMar>
              <w:left w:w="90" w:type="dxa"/>
              <w:right w:w="90" w:type="dxa"/>
            </w:tcMar>
          </w:tcPr>
          <w:p w:rsidR="00D54DD4" w:rsidP="5654D8ED" w:rsidRDefault="00D54DD4" w14:paraId="53A4878D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</w:tr>
      <w:tr w:rsidR="00D54DD4" w:rsidTr="5654D8ED" w14:paraId="13DDF55B" w14:textId="77777777">
        <w:trPr>
          <w:trHeight w:val="300"/>
        </w:trPr>
        <w:tc>
          <w:tcPr>
            <w:tcW w:w="6112" w:type="dxa"/>
            <w:tcBorders>
              <w:left w:val="none" w:color="000000" w:themeColor="text1" w:sz="6" w:space="0"/>
            </w:tcBorders>
            <w:tcMar>
              <w:left w:w="90" w:type="dxa"/>
              <w:right w:w="90" w:type="dxa"/>
            </w:tcMar>
            <w:vAlign w:val="center"/>
          </w:tcPr>
          <w:p w:rsidR="00D54DD4" w:rsidP="5654D8ED" w:rsidRDefault="00D54DD4" w14:paraId="6011F382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lang w:val="en-US"/>
              </w:rPr>
              <w:t>I can apply the skills gained to my daily work.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2BB79E3D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3E3E6619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7ADFA20C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4774" w:type="dxa"/>
            <w:tcBorders>
              <w:right w:val="none" w:color="000000" w:themeColor="text1" w:sz="6" w:space="0"/>
            </w:tcBorders>
            <w:tcMar>
              <w:left w:w="90" w:type="dxa"/>
              <w:right w:w="90" w:type="dxa"/>
            </w:tcMar>
          </w:tcPr>
          <w:p w:rsidR="00D54DD4" w:rsidP="5654D8ED" w:rsidRDefault="00D54DD4" w14:paraId="7058A5CF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</w:tr>
    </w:tbl>
    <w:p w:rsidRPr="00BC4EB5" w:rsidR="00014B78" w:rsidP="5654D8ED" w:rsidRDefault="00014B78" w14:paraId="451A60FA" w14:textId="77777777">
      <w:pPr>
        <w:spacing w:after="100"/>
        <w:rPr>
          <w:rFonts w:ascii="Segoe UI" w:hAnsi="Segoe UI" w:eastAsia="Segoe UI" w:cs="Segoe UI"/>
        </w:rPr>
      </w:pPr>
    </w:p>
    <w:p w:rsidRPr="00D54DD4" w:rsidR="00014B78" w:rsidP="5654D8ED" w:rsidRDefault="00014B78" w14:paraId="20072426" w14:textId="3F5C62B7">
      <w:pPr>
        <w:spacing w:after="100"/>
        <w:rPr>
          <w:rFonts w:ascii="Segoe UI" w:hAnsi="Segoe UI" w:eastAsia="Segoe UI" w:cs="Segoe UI"/>
          <w:b w:val="1"/>
          <w:bCs w:val="1"/>
          <w:noProof/>
          <w:sz w:val="24"/>
          <w:szCs w:val="24"/>
          <w:lang w:val="en-US"/>
        </w:rPr>
      </w:pPr>
      <w:r w:rsidRPr="5654D8ED" w:rsidR="246C62FE">
        <w:rPr>
          <w:rFonts w:ascii="Segoe UI" w:hAnsi="Segoe UI" w:eastAsia="Segoe UI" w:cs="Segoe UI"/>
          <w:b w:val="1"/>
          <w:bCs w:val="1"/>
          <w:noProof/>
          <w:sz w:val="24"/>
          <w:szCs w:val="24"/>
          <w:lang w:val="en-US"/>
        </w:rPr>
        <w:t>3. Course Delivery</w:t>
      </w:r>
    </w:p>
    <w:tbl>
      <w:tblPr>
        <w:tblStyle w:val="TableGrid"/>
        <w:tblW w:w="0" w:type="auto"/>
        <w:tblBorders>
          <w:top w:val="none" w:color="77736E" w:themeColor="text2" w:sz="2" w:space="0"/>
          <w:left w:val="none" w:color="77736E" w:themeColor="text2" w:sz="2" w:space="0"/>
          <w:bottom w:val="none" w:color="77736E" w:themeColor="text2" w:sz="2" w:space="0"/>
          <w:right w:val="none" w:color="77736E" w:themeColor="text2" w:sz="2" w:space="0"/>
          <w:insideH w:val="single" w:color="77736E" w:themeColor="text2" w:sz="2" w:space="0"/>
          <w:insideV w:val="none" w:color="77736E" w:themeColor="text2" w:sz="2" w:space="0"/>
        </w:tblBorders>
        <w:tblLook w:val="06A0" w:firstRow="1" w:lastRow="0" w:firstColumn="1" w:lastColumn="0" w:noHBand="1" w:noVBand="1"/>
      </w:tblPr>
      <w:tblGrid>
        <w:gridCol w:w="6112"/>
        <w:gridCol w:w="1191"/>
        <w:gridCol w:w="1191"/>
        <w:gridCol w:w="1191"/>
        <w:gridCol w:w="4774"/>
      </w:tblGrid>
      <w:tr w:rsidR="00014B78" w:rsidTr="5654D8ED" w14:paraId="3B9D08B8" w14:textId="77777777">
        <w:trPr>
          <w:trHeight w:val="300"/>
        </w:trPr>
        <w:tc>
          <w:tcPr>
            <w:tcW w:w="6112" w:type="dxa"/>
            <w:tcBorders>
              <w:top w:val="none" w:color="000000" w:themeColor="text1" w:sz="6" w:space="0"/>
              <w:left w:val="none" w:color="000000" w:themeColor="text1" w:sz="6" w:space="0"/>
            </w:tcBorders>
            <w:shd w:val="clear" w:color="auto" w:fill="E7E6E6" w:themeFill="background2"/>
            <w:tcMar>
              <w:left w:w="90" w:type="dxa"/>
              <w:right w:w="90" w:type="dxa"/>
            </w:tcMar>
            <w:vAlign w:val="center"/>
          </w:tcPr>
          <w:p w:rsidR="00014B78" w:rsidP="5654D8ED" w:rsidRDefault="00014B78" w14:paraId="4D028AAA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7915409B">
              <w:rPr>
                <w:rFonts w:ascii="Segoe UI" w:hAnsi="Segoe UI" w:eastAsia="Segoe UI" w:cs="Segoe UI"/>
                <w:lang w:val="en-US"/>
              </w:rPr>
              <w:t>Question</w:t>
            </w:r>
          </w:p>
        </w:tc>
        <w:tc>
          <w:tcPr>
            <w:tcW w:w="1191" w:type="dxa"/>
            <w:tcBorders>
              <w:top w:val="none" w:color="000000" w:themeColor="text1" w:sz="6" w:space="0"/>
            </w:tcBorders>
            <w:shd w:val="clear" w:color="auto" w:fill="E7E6E6" w:themeFill="background2"/>
            <w:tcMar>
              <w:left w:w="90" w:type="dxa"/>
              <w:right w:w="90" w:type="dxa"/>
            </w:tcMar>
            <w:vAlign w:val="center"/>
          </w:tcPr>
          <w:p w:rsidR="00014B78" w:rsidP="5654D8ED" w:rsidRDefault="00014B78" w14:paraId="758E72D2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7915409B">
              <w:rPr>
                <w:rFonts w:ascii="Segoe UI" w:hAnsi="Segoe UI" w:eastAsia="Segoe UI" w:cs="Segoe UI"/>
                <w:lang w:val="en-US"/>
              </w:rPr>
              <w:t>0</w:t>
            </w:r>
          </w:p>
        </w:tc>
        <w:tc>
          <w:tcPr>
            <w:tcW w:w="1191" w:type="dxa"/>
            <w:tcBorders>
              <w:top w:val="none" w:color="000000" w:themeColor="text1" w:sz="6" w:space="0"/>
            </w:tcBorders>
            <w:shd w:val="clear" w:color="auto" w:fill="E7E6E6" w:themeFill="background2"/>
            <w:tcMar>
              <w:left w:w="90" w:type="dxa"/>
              <w:right w:w="90" w:type="dxa"/>
            </w:tcMar>
            <w:vAlign w:val="center"/>
          </w:tcPr>
          <w:p w:rsidR="00014B78" w:rsidP="5654D8ED" w:rsidRDefault="00014B78" w14:paraId="74D7E509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7915409B">
              <w:rPr>
                <w:rFonts w:ascii="Segoe UI" w:hAnsi="Segoe UI" w:eastAsia="Segoe UI" w:cs="Segoe UI"/>
                <w:lang w:val="en-US"/>
              </w:rPr>
              <w:t>1</w:t>
            </w:r>
          </w:p>
        </w:tc>
        <w:tc>
          <w:tcPr>
            <w:tcW w:w="1191" w:type="dxa"/>
            <w:tcBorders>
              <w:top w:val="none" w:color="000000" w:themeColor="text1" w:sz="6" w:space="0"/>
            </w:tcBorders>
            <w:shd w:val="clear" w:color="auto" w:fill="E7E6E6" w:themeFill="background2"/>
            <w:tcMar>
              <w:left w:w="90" w:type="dxa"/>
              <w:right w:w="90" w:type="dxa"/>
            </w:tcMar>
            <w:vAlign w:val="center"/>
          </w:tcPr>
          <w:p w:rsidR="00014B78" w:rsidP="5654D8ED" w:rsidRDefault="00014B78" w14:paraId="197A8920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7915409B">
              <w:rPr>
                <w:rFonts w:ascii="Segoe UI" w:hAnsi="Segoe UI" w:eastAsia="Segoe UI" w:cs="Segoe UI"/>
                <w:lang w:val="en-US"/>
              </w:rPr>
              <w:t>2</w:t>
            </w:r>
          </w:p>
        </w:tc>
        <w:tc>
          <w:tcPr>
            <w:tcW w:w="4774" w:type="dxa"/>
            <w:tcBorders>
              <w:top w:val="none" w:color="000000" w:themeColor="text1" w:sz="6" w:space="0"/>
              <w:right w:val="none" w:color="000000" w:themeColor="text1" w:sz="6" w:space="0"/>
            </w:tcBorders>
            <w:shd w:val="clear" w:color="auto" w:fill="E7E6E6" w:themeFill="background2"/>
            <w:tcMar>
              <w:left w:w="90" w:type="dxa"/>
              <w:right w:w="90" w:type="dxa"/>
            </w:tcMar>
            <w:vAlign w:val="center"/>
          </w:tcPr>
          <w:p w:rsidR="00014B78" w:rsidP="5654D8ED" w:rsidRDefault="00014B78" w14:paraId="0CEB5809" w14:textId="77777777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7915409B">
              <w:rPr>
                <w:rFonts w:ascii="Segoe UI" w:hAnsi="Segoe UI" w:eastAsia="Segoe UI" w:cs="Segoe UI"/>
                <w:lang w:val="en-US"/>
              </w:rPr>
              <w:t>3</w:t>
            </w:r>
          </w:p>
        </w:tc>
      </w:tr>
      <w:tr w:rsidR="00D54DD4" w:rsidTr="5654D8ED" w14:paraId="388A7716" w14:textId="77777777">
        <w:trPr>
          <w:trHeight w:val="300"/>
        </w:trPr>
        <w:tc>
          <w:tcPr>
            <w:tcW w:w="6112" w:type="dxa"/>
            <w:tcBorders>
              <w:left w:val="none" w:color="000000" w:themeColor="text1" w:sz="6" w:space="0"/>
            </w:tcBorders>
            <w:tcMar>
              <w:left w:w="90" w:type="dxa"/>
              <w:right w:w="90" w:type="dxa"/>
            </w:tcMar>
            <w:vAlign w:val="center"/>
          </w:tcPr>
          <w:p w:rsidR="00D54DD4" w:rsidP="5654D8ED" w:rsidRDefault="00D54DD4" w14:paraId="12643E35" w14:textId="27A05D63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5E2B34DD">
              <w:rPr>
                <w:rFonts w:ascii="Segoe UI" w:hAnsi="Segoe UI" w:eastAsia="Segoe UI" w:cs="Segoe UI"/>
                <w:lang w:val="en-US"/>
              </w:rPr>
              <w:t>Were the activities, discussions, and group work effective?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2AB3360C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382D2614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371A9E30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4774" w:type="dxa"/>
            <w:tcBorders>
              <w:right w:val="none" w:color="000000" w:themeColor="text1" w:sz="6" w:space="0"/>
            </w:tcBorders>
            <w:tcMar>
              <w:left w:w="90" w:type="dxa"/>
              <w:right w:w="90" w:type="dxa"/>
            </w:tcMar>
          </w:tcPr>
          <w:p w:rsidR="00D54DD4" w:rsidP="5654D8ED" w:rsidRDefault="00D54DD4" w14:paraId="133377E0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</w:tr>
      <w:tr w:rsidR="00D54DD4" w:rsidTr="5654D8ED" w14:paraId="1D00D277" w14:textId="77777777">
        <w:trPr>
          <w:trHeight w:val="300"/>
        </w:trPr>
        <w:tc>
          <w:tcPr>
            <w:tcW w:w="6112" w:type="dxa"/>
            <w:tcBorders>
              <w:left w:val="none" w:color="000000" w:themeColor="text1" w:sz="6" w:space="0"/>
            </w:tcBorders>
            <w:tcMar>
              <w:left w:w="90" w:type="dxa"/>
              <w:right w:w="90" w:type="dxa"/>
            </w:tcMar>
            <w:vAlign w:val="center"/>
          </w:tcPr>
          <w:p w:rsidR="00D54DD4" w:rsidP="5654D8ED" w:rsidRDefault="00D54DD4" w14:paraId="33074F00" w14:textId="61C0CBB5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523B1FD9">
              <w:rPr>
                <w:rFonts w:ascii="Segoe UI" w:hAnsi="Segoe UI" w:eastAsia="Segoe UI" w:cs="Segoe UI"/>
                <w:lang w:val="en-US"/>
              </w:rPr>
              <w:t>Was the facilitator well prepared and knowledgeable about the topic and regional context?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3A6E7BD5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3B916323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5394F780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4774" w:type="dxa"/>
            <w:tcBorders>
              <w:right w:val="none" w:color="000000" w:themeColor="text1" w:sz="6" w:space="0"/>
            </w:tcBorders>
            <w:tcMar>
              <w:left w:w="90" w:type="dxa"/>
              <w:right w:w="90" w:type="dxa"/>
            </w:tcMar>
          </w:tcPr>
          <w:p w:rsidR="00D54DD4" w:rsidP="5654D8ED" w:rsidRDefault="00D54DD4" w14:paraId="14E7D5C6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</w:tr>
      <w:tr w:rsidR="00D54DD4" w:rsidTr="5654D8ED" w14:paraId="51CB37A0" w14:textId="77777777">
        <w:trPr>
          <w:trHeight w:val="300"/>
        </w:trPr>
        <w:tc>
          <w:tcPr>
            <w:tcW w:w="6112" w:type="dxa"/>
            <w:tcBorders>
              <w:left w:val="none" w:color="000000" w:themeColor="text1" w:sz="6" w:space="0"/>
            </w:tcBorders>
            <w:tcMar>
              <w:left w:w="90" w:type="dxa"/>
              <w:right w:w="90" w:type="dxa"/>
            </w:tcMar>
            <w:vAlign w:val="center"/>
          </w:tcPr>
          <w:p w:rsidR="00D54DD4" w:rsidP="5654D8ED" w:rsidRDefault="00D54DD4" w14:paraId="4396E849" w14:textId="14573943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22BD5BE4">
              <w:rPr>
                <w:rFonts w:ascii="Segoe UI" w:hAnsi="Segoe UI" w:eastAsia="Segoe UI" w:cs="Segoe UI"/>
                <w:lang w:val="en-US"/>
              </w:rPr>
              <w:t>Were the facilitator’s presentation and communication skills effective?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0F5A162F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0E11BE80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59C5FB88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4774" w:type="dxa"/>
            <w:tcBorders>
              <w:right w:val="none" w:color="000000" w:themeColor="text1" w:sz="6" w:space="0"/>
            </w:tcBorders>
            <w:tcMar>
              <w:left w:w="90" w:type="dxa"/>
              <w:right w:w="90" w:type="dxa"/>
            </w:tcMar>
          </w:tcPr>
          <w:p w:rsidR="00D54DD4" w:rsidP="5654D8ED" w:rsidRDefault="00D54DD4" w14:paraId="1B4F71BE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</w:tr>
      <w:tr w:rsidR="00D54DD4" w:rsidTr="5654D8ED" w14:paraId="21DCE1F6" w14:textId="77777777">
        <w:trPr>
          <w:trHeight w:val="300"/>
        </w:trPr>
        <w:tc>
          <w:tcPr>
            <w:tcW w:w="6112" w:type="dxa"/>
            <w:tcBorders>
              <w:left w:val="none" w:color="000000" w:themeColor="text1" w:sz="6" w:space="0"/>
            </w:tcBorders>
            <w:tcMar>
              <w:left w:w="90" w:type="dxa"/>
              <w:right w:w="90" w:type="dxa"/>
            </w:tcMar>
            <w:vAlign w:val="center"/>
          </w:tcPr>
          <w:p w:rsidR="00D54DD4" w:rsidP="5654D8ED" w:rsidRDefault="00D54DD4" w14:paraId="7C21D867" w14:textId="61B42B79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06DD42FA">
              <w:rPr>
                <w:rFonts w:ascii="Segoe UI" w:hAnsi="Segoe UI" w:eastAsia="Segoe UI" w:cs="Segoe UI"/>
                <w:lang w:val="en-US"/>
              </w:rPr>
              <w:t xml:space="preserve">Did the facilitator use </w:t>
            </w:r>
            <w:r w:rsidRPr="5654D8ED" w:rsidR="06DD42FA">
              <w:rPr>
                <w:rFonts w:ascii="Segoe UI" w:hAnsi="Segoe UI" w:eastAsia="Segoe UI" w:cs="Segoe UI"/>
                <w:lang w:val="en-US"/>
              </w:rPr>
              <w:t>appropriate methods</w:t>
            </w:r>
            <w:r w:rsidRPr="5654D8ED" w:rsidR="06DD42FA">
              <w:rPr>
                <w:rFonts w:ascii="Segoe UI" w:hAnsi="Segoe UI" w:eastAsia="Segoe UI" w:cs="Segoe UI"/>
                <w:lang w:val="en-US"/>
              </w:rPr>
              <w:t xml:space="preserve"> and techniques to support effective learning and participant engagement?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3977DB1C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461D8608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Mar>
              <w:left w:w="90" w:type="dxa"/>
              <w:right w:w="90" w:type="dxa"/>
            </w:tcMar>
          </w:tcPr>
          <w:p w:rsidR="00D54DD4" w:rsidP="5654D8ED" w:rsidRDefault="00D54DD4" w14:paraId="75ABB7F8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4774" w:type="dxa"/>
            <w:tcBorders>
              <w:right w:val="none" w:color="000000" w:themeColor="text1" w:sz="6" w:space="0"/>
            </w:tcBorders>
            <w:tcMar>
              <w:left w:w="90" w:type="dxa"/>
              <w:right w:w="90" w:type="dxa"/>
            </w:tcMar>
          </w:tcPr>
          <w:p w:rsidR="00D54DD4" w:rsidP="5654D8ED" w:rsidRDefault="00D54DD4" w14:paraId="57BDA7D8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</w:tr>
      <w:tr w:rsidR="00D54DD4" w:rsidTr="5654D8ED" w14:paraId="57AAE82E" w14:textId="77777777">
        <w:trPr>
          <w:trHeight w:val="300"/>
        </w:trPr>
        <w:tc>
          <w:tcPr>
            <w:tcW w:w="6112" w:type="dxa"/>
            <w:tcBorders>
              <w:left w:val="none" w:color="000000" w:themeColor="text1" w:sz="6" w:space="0"/>
              <w:bottom w:val="none" w:color="000000" w:themeColor="text1" w:sz="6" w:space="0"/>
            </w:tcBorders>
            <w:tcMar>
              <w:left w:w="90" w:type="dxa"/>
              <w:right w:w="90" w:type="dxa"/>
            </w:tcMar>
            <w:vAlign w:val="center"/>
          </w:tcPr>
          <w:p w:rsidR="00D54DD4" w:rsidP="5654D8ED" w:rsidRDefault="00D54DD4" w14:paraId="31D561B3" w14:textId="1A29E1A3">
            <w:pPr>
              <w:spacing w:after="100"/>
              <w:rPr>
                <w:rFonts w:ascii="Segoe UI" w:hAnsi="Segoe UI" w:eastAsia="Segoe UI" w:cs="Segoe UI"/>
                <w:lang w:val="en-US"/>
              </w:rPr>
            </w:pPr>
            <w:r w:rsidRPr="5654D8ED" w:rsidR="56F9B964">
              <w:rPr>
                <w:rFonts w:ascii="Segoe UI" w:hAnsi="Segoe UI" w:eastAsia="Segoe UI" w:cs="Segoe UI"/>
                <w:lang w:val="en-US"/>
              </w:rPr>
              <w:t xml:space="preserve">Was time managed effectively throughout the </w:t>
            </w:r>
            <w:r w:rsidRPr="5654D8ED" w:rsidR="56F9B964">
              <w:rPr>
                <w:rFonts w:ascii="Segoe UI" w:hAnsi="Segoe UI" w:eastAsia="Segoe UI" w:cs="Segoe UI"/>
                <w:lang w:val="en-US"/>
              </w:rPr>
              <w:t>sessions</w:t>
            </w:r>
            <w:r w:rsidRPr="5654D8ED" w:rsidR="56F9B964">
              <w:rPr>
                <w:rFonts w:ascii="Segoe UI" w:hAnsi="Segoe UI" w:eastAsia="Segoe UI" w:cs="Segoe UI"/>
                <w:lang w:val="en-US"/>
              </w:rPr>
              <w:t>?</w:t>
            </w:r>
          </w:p>
        </w:tc>
        <w:tc>
          <w:tcPr>
            <w:tcW w:w="1191" w:type="dxa"/>
            <w:tcBorders>
              <w:bottom w:val="none" w:color="000000" w:themeColor="text1" w:sz="6" w:space="0"/>
            </w:tcBorders>
            <w:tcMar>
              <w:left w:w="90" w:type="dxa"/>
              <w:right w:w="90" w:type="dxa"/>
            </w:tcMar>
          </w:tcPr>
          <w:p w:rsidR="00D54DD4" w:rsidP="5654D8ED" w:rsidRDefault="00D54DD4" w14:paraId="6211E6DE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Borders>
              <w:bottom w:val="none" w:color="000000" w:themeColor="text1" w:sz="6" w:space="0"/>
            </w:tcBorders>
            <w:tcMar>
              <w:left w:w="90" w:type="dxa"/>
              <w:right w:w="90" w:type="dxa"/>
            </w:tcMar>
          </w:tcPr>
          <w:p w:rsidR="00D54DD4" w:rsidP="5654D8ED" w:rsidRDefault="00D54DD4" w14:paraId="63D2C07E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1191" w:type="dxa"/>
            <w:tcBorders>
              <w:bottom w:val="none" w:color="000000" w:themeColor="text1" w:sz="6" w:space="0"/>
            </w:tcBorders>
            <w:tcMar>
              <w:left w:w="90" w:type="dxa"/>
              <w:right w:w="90" w:type="dxa"/>
            </w:tcMar>
          </w:tcPr>
          <w:p w:rsidR="00D54DD4" w:rsidP="5654D8ED" w:rsidRDefault="00D54DD4" w14:paraId="272F868E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  <w:tc>
          <w:tcPr>
            <w:tcW w:w="4774" w:type="dxa"/>
            <w:tcBorders>
              <w:bottom w:val="none" w:color="000000" w:themeColor="text1" w:sz="6" w:space="0"/>
              <w:right w:val="none" w:color="000000" w:themeColor="text1" w:sz="6" w:space="0"/>
            </w:tcBorders>
            <w:tcMar>
              <w:left w:w="90" w:type="dxa"/>
              <w:right w:w="90" w:type="dxa"/>
            </w:tcMar>
          </w:tcPr>
          <w:p w:rsidR="00D54DD4" w:rsidP="5654D8ED" w:rsidRDefault="00D54DD4" w14:paraId="6549B4D3" w14:textId="77777777">
            <w:pPr>
              <w:spacing w:after="100"/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</w:pPr>
            <w:r w:rsidRPr="5654D8ED" w:rsidR="4A607C36">
              <w:rPr>
                <w:rFonts w:ascii="Segoe UI" w:hAnsi="Segoe UI" w:eastAsia="Segoe UI" w:cs="Segoe UI"/>
                <w:noProof/>
                <w:sz w:val="32"/>
                <w:szCs w:val="32"/>
                <w:lang w:val="en-US"/>
              </w:rPr>
              <w:t>☐</w:t>
            </w:r>
          </w:p>
        </w:tc>
      </w:tr>
    </w:tbl>
    <w:p w:rsidR="00014B78" w:rsidP="5654D8ED" w:rsidRDefault="00014B78" w14:paraId="529A0B45" w14:textId="77777777">
      <w:pPr>
        <w:spacing w:after="100"/>
        <w:rPr>
          <w:rFonts w:ascii="Segoe UI" w:hAnsi="Segoe UI" w:eastAsia="Segoe UI" w:cs="Segoe UI"/>
          <w:b w:val="1"/>
          <w:bCs w:val="1"/>
          <w:noProof/>
          <w:lang w:val="en-US"/>
        </w:rPr>
      </w:pPr>
    </w:p>
    <w:p w:rsidRPr="00D54DD4" w:rsidR="00014B78" w:rsidP="5654D8ED" w:rsidRDefault="00014B78" w14:paraId="7AAF38BE" w14:textId="77777777">
      <w:pPr>
        <w:spacing w:after="100"/>
        <w:rPr>
          <w:rFonts w:ascii="Segoe UI" w:hAnsi="Segoe UI" w:eastAsia="Segoe UI" w:cs="Segoe UI"/>
          <w:noProof/>
          <w:sz w:val="24"/>
          <w:szCs w:val="24"/>
          <w:lang w:val="en-US"/>
        </w:rPr>
      </w:pPr>
      <w:r w:rsidRPr="449CF12D" w:rsidR="449CF12D">
        <w:rPr>
          <w:rFonts w:ascii="Segoe UI" w:hAnsi="Segoe UI" w:eastAsia="Segoe UI" w:cs="Segoe UI"/>
          <w:b w:val="1"/>
          <w:bCs w:val="1"/>
          <w:noProof/>
          <w:sz w:val="24"/>
          <w:szCs w:val="24"/>
          <w:lang w:val="en-US"/>
        </w:rPr>
        <w:t xml:space="preserve">4. Short Reflections </w:t>
      </w:r>
    </w:p>
    <w:p w:rsidRPr="00BC4EB5" w:rsidR="00D54DD4" w:rsidP="5654D8ED" w:rsidRDefault="00D54DD4" w14:paraId="5BE402E8" w14:textId="682D16E2">
      <w:pPr>
        <w:spacing w:after="100"/>
      </w:pPr>
      <w:r w:rsidRPr="5654D8ED" w:rsidR="7915409B">
        <w:rPr>
          <w:rFonts w:ascii="Segoe UI" w:hAnsi="Segoe UI" w:eastAsia="Segoe UI" w:cs="Segoe UI"/>
          <w:noProof/>
          <w:lang w:val="en-US"/>
        </w:rPr>
        <w:t>What is one concept from the course that was most useful to you?</w:t>
      </w:r>
    </w:p>
    <w:p w:rsidRPr="00BC4EB5" w:rsidR="00D54DD4" w:rsidP="5654D8ED" w:rsidRDefault="00D54DD4" w14:paraId="1A4C4122" w14:textId="5A6E65A3">
      <w:pPr>
        <w:pStyle w:val="Normal"/>
        <w:spacing w:after="100"/>
        <w:rPr>
          <w:rFonts w:ascii="Segoe UI" w:hAnsi="Segoe UI" w:eastAsia="Segoe UI" w:cs="Segoe UI"/>
          <w:noProof/>
          <w:lang w:val="en-US"/>
        </w:rPr>
      </w:pPr>
      <w:r w:rsidRPr="5654D8ED" w:rsidR="65E82D7D">
        <w:rPr>
          <w:rFonts w:ascii="Segoe UI" w:hAnsi="Segoe UI" w:eastAsia="Segoe UI" w:cs="Segoe UI"/>
          <w:noProof/>
          <w:sz w:val="28"/>
          <w:szCs w:val="28"/>
          <w:lang w:val="en-US"/>
        </w:rPr>
        <w:t>__</w:t>
      </w:r>
      <w:r w:rsidRPr="5654D8ED" w:rsidR="6F08BE94">
        <w:rPr>
          <w:rFonts w:ascii="Segoe UI" w:hAnsi="Segoe UI" w:eastAsia="Segoe UI" w:cs="Segoe UI"/>
          <w:noProof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ab/>
      </w:r>
    </w:p>
    <w:p w:rsidRPr="00BC4EB5" w:rsidR="00D54DD4" w:rsidP="5654D8ED" w:rsidRDefault="00D54DD4" w14:paraId="6F8C85D1" w14:textId="794F69E3">
      <w:pPr>
        <w:spacing w:after="100"/>
        <w:rPr>
          <w:rFonts w:ascii="Segoe UI" w:hAnsi="Segoe UI" w:eastAsia="Segoe UI" w:cs="Segoe UI"/>
          <w:noProof/>
          <w:lang w:val="en-US"/>
        </w:rPr>
      </w:pPr>
      <w:r w:rsidRPr="5654D8ED" w:rsidR="7915409B">
        <w:rPr>
          <w:rFonts w:ascii="Segoe UI" w:hAnsi="Segoe UI" w:eastAsia="Segoe UI" w:cs="Segoe UI"/>
          <w:noProof/>
          <w:lang w:val="en-US"/>
        </w:rPr>
        <w:t>What is one element from the course you are excited to implement into your current role?</w:t>
      </w:r>
    </w:p>
    <w:p w:rsidR="180F6C11" w:rsidP="5654D8ED" w:rsidRDefault="180F6C11" w14:paraId="134CB056" w14:textId="656A81AF">
      <w:pPr>
        <w:pStyle w:val="Normal"/>
        <w:spacing w:after="100"/>
      </w:pPr>
      <w:r w:rsidRPr="5654D8ED" w:rsidR="180F6C11">
        <w:rPr>
          <w:rFonts w:ascii="Segoe UI" w:hAnsi="Segoe UI" w:eastAsia="Segoe UI" w:cs="Segoe UI"/>
          <w:noProof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5654D8ED" w:rsidP="5654D8ED" w:rsidRDefault="5654D8ED" w14:paraId="5F0738D9" w14:textId="677661DB">
      <w:pPr>
        <w:spacing w:after="100"/>
        <w:rPr>
          <w:rFonts w:ascii="Segoe UI" w:hAnsi="Segoe UI" w:eastAsia="Segoe UI" w:cs="Segoe UI"/>
          <w:noProof/>
          <w:sz w:val="28"/>
          <w:szCs w:val="28"/>
          <w:lang w:val="en-US"/>
        </w:rPr>
      </w:pPr>
    </w:p>
    <w:p w:rsidR="5654D8ED" w:rsidP="5654D8ED" w:rsidRDefault="5654D8ED" w14:paraId="5999593B" w14:textId="6B3E3D5B">
      <w:pPr>
        <w:spacing w:after="100"/>
        <w:rPr>
          <w:rFonts w:ascii="Segoe UI" w:hAnsi="Segoe UI" w:eastAsia="Segoe UI" w:cs="Segoe UI"/>
          <w:noProof/>
          <w:sz w:val="28"/>
          <w:szCs w:val="28"/>
          <w:lang w:val="en-US"/>
        </w:rPr>
      </w:pPr>
    </w:p>
    <w:p w:rsidRPr="00BC4EB5" w:rsidR="00014B78" w:rsidP="5654D8ED" w:rsidRDefault="00014B78" w14:paraId="1D97D242" w14:textId="77777777">
      <w:pPr>
        <w:spacing w:after="100"/>
        <w:rPr>
          <w:rFonts w:ascii="Segoe UI" w:hAnsi="Segoe UI" w:eastAsia="Segoe UI" w:cs="Segoe UI"/>
          <w:noProof/>
          <w:lang w:val="en-US"/>
        </w:rPr>
      </w:pPr>
      <w:r w:rsidRPr="5654D8ED" w:rsidR="7915409B">
        <w:rPr>
          <w:rFonts w:ascii="Segoe UI" w:hAnsi="Segoe UI" w:eastAsia="Segoe UI" w:cs="Segoe UI"/>
          <w:noProof/>
          <w:lang w:val="en-US"/>
        </w:rPr>
        <w:t>What is one improvement you suggest for future deliveries?</w:t>
      </w:r>
    </w:p>
    <w:p w:rsidR="7259A1C7" w:rsidP="5654D8ED" w:rsidRDefault="7259A1C7" w14:paraId="33D05FF3" w14:textId="656A81AF">
      <w:pPr>
        <w:pStyle w:val="Normal"/>
        <w:spacing w:after="100"/>
      </w:pPr>
      <w:r w:rsidRPr="5654D8ED" w:rsidR="7259A1C7">
        <w:rPr>
          <w:rFonts w:ascii="Segoe UI" w:hAnsi="Segoe UI" w:eastAsia="Segoe UI" w:cs="Segoe UI"/>
          <w:noProof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Pr="00D54DD4" w:rsidR="00014B78" w:rsidP="5654D8ED" w:rsidRDefault="00014B78" w14:paraId="0B0EDC85" w14:textId="77777777">
      <w:pPr>
        <w:keepNext w:val="1"/>
        <w:keepLines w:val="1"/>
        <w:spacing w:after="100"/>
        <w:rPr>
          <w:rFonts w:ascii="Segoe UI" w:hAnsi="Segoe UI" w:eastAsia="Segoe UI" w:cs="Segoe UI"/>
          <w:b w:val="1"/>
          <w:bCs w:val="1"/>
          <w:noProof/>
          <w:sz w:val="24"/>
          <w:szCs w:val="24"/>
          <w:lang w:val="en-US"/>
        </w:rPr>
      </w:pPr>
      <w:r w:rsidRPr="5654D8ED" w:rsidR="7915409B">
        <w:rPr>
          <w:rFonts w:ascii="Segoe UI" w:hAnsi="Segoe UI" w:eastAsia="Segoe UI" w:cs="Segoe UI"/>
          <w:b w:val="1"/>
          <w:bCs w:val="1"/>
          <w:noProof/>
          <w:sz w:val="24"/>
          <w:szCs w:val="24"/>
          <w:lang w:val="en-US"/>
        </w:rPr>
        <w:t>5. Optional Follow-Up</w:t>
      </w:r>
    </w:p>
    <w:p w:rsidRPr="00BC4EB5" w:rsidR="00014B78" w:rsidP="5654D8ED" w:rsidRDefault="00014B78" w14:paraId="542E83AD" w14:textId="77777777">
      <w:pPr>
        <w:spacing w:after="100"/>
        <w:rPr>
          <w:rFonts w:ascii="Segoe UI" w:hAnsi="Segoe UI" w:eastAsia="Segoe UI" w:cs="Segoe UI"/>
          <w:noProof/>
          <w:lang w:val="en-US"/>
        </w:rPr>
      </w:pPr>
      <w:r w:rsidRPr="5654D8ED" w:rsidR="7915409B">
        <w:rPr>
          <w:rFonts w:ascii="Segoe UI" w:hAnsi="Segoe UI" w:eastAsia="Segoe UI" w:cs="Segoe UI"/>
          <w:noProof/>
          <w:lang w:val="en-US"/>
        </w:rPr>
        <w:t>Would you be open to a short follow-up conversation about your experience?</w:t>
      </w:r>
    </w:p>
    <w:p w:rsidRPr="00BC4EB5" w:rsidR="00014B78" w:rsidP="5654D8ED" w:rsidRDefault="00014B78" w14:paraId="177E67E1" w14:textId="77777777">
      <w:pPr>
        <w:spacing w:after="100"/>
        <w:ind w:left="360"/>
        <w:rPr>
          <w:rFonts w:ascii="Segoe UI" w:hAnsi="Segoe UI" w:eastAsia="Segoe UI" w:cs="Segoe UI"/>
          <w:noProof/>
          <w:lang w:val="en-US"/>
        </w:rPr>
      </w:pPr>
      <w:r w:rsidRPr="5654D8ED" w:rsidR="7915409B">
        <w:rPr>
          <w:rFonts w:ascii="Segoe UI" w:hAnsi="Segoe UI" w:eastAsia="Segoe UI" w:cs="Segoe UI"/>
          <w:noProof/>
          <w:lang w:val="en-US"/>
        </w:rPr>
        <w:t>Yes</w:t>
      </w:r>
      <w:r w:rsidRPr="5654D8ED" w:rsidR="4A607C36">
        <w:rPr>
          <w:rFonts w:ascii="Segoe UI" w:hAnsi="Segoe UI" w:eastAsia="Segoe UI" w:cs="Segoe UI"/>
          <w:noProof/>
          <w:lang w:val="en-US"/>
        </w:rPr>
        <w:t xml:space="preserve">  </w:t>
      </w:r>
      <w:r w:rsidRPr="5654D8ED" w:rsidR="7915409B">
        <w:rPr>
          <w:rFonts w:ascii="Segoe UI" w:hAnsi="Segoe UI" w:eastAsia="Segoe UI" w:cs="Segoe UI"/>
          <w:noProof/>
          <w:lang w:val="en-US"/>
        </w:rPr>
        <w:t xml:space="preserve">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  <w:r w:rsidRPr="5654D8ED" w:rsidR="7915409B">
        <w:rPr>
          <w:rFonts w:ascii="Segoe UI" w:hAnsi="Segoe UI" w:eastAsia="Segoe UI" w:cs="Segoe UI"/>
          <w:noProof/>
          <w:lang w:val="en-US"/>
        </w:rPr>
        <w:t> No</w:t>
      </w:r>
      <w:r w:rsidRPr="5654D8ED" w:rsidR="4A607C36">
        <w:rPr>
          <w:rFonts w:ascii="Segoe UI" w:hAnsi="Segoe UI" w:eastAsia="Segoe UI" w:cs="Segoe UI"/>
          <w:noProof/>
          <w:lang w:val="en-US"/>
        </w:rPr>
        <w:t xml:space="preserve">  </w:t>
      </w:r>
      <w:r w:rsidRPr="5654D8ED" w:rsidR="7915409B">
        <w:rPr>
          <w:rFonts w:ascii="Segoe UI" w:hAnsi="Segoe UI" w:eastAsia="Segoe UI" w:cs="Segoe UI"/>
          <w:noProof/>
          <w:lang w:val="en-US"/>
        </w:rPr>
        <w:t xml:space="preserve">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</w:p>
    <w:p w:rsidRPr="00BC4EB5" w:rsidR="00014B78" w:rsidP="5654D8ED" w:rsidRDefault="00014B78" w14:paraId="6763E905" w14:textId="77777777">
      <w:pPr>
        <w:spacing w:after="100"/>
        <w:rPr>
          <w:rFonts w:ascii="Segoe UI" w:hAnsi="Segoe UI" w:eastAsia="Segoe UI" w:cs="Segoe UI"/>
          <w:noProof/>
          <w:lang w:val="en-US"/>
        </w:rPr>
      </w:pPr>
      <w:r w:rsidRPr="5654D8ED" w:rsidR="7915409B">
        <w:rPr>
          <w:rFonts w:ascii="Segoe UI" w:hAnsi="Segoe UI" w:eastAsia="Segoe UI" w:cs="Segoe UI"/>
          <w:noProof/>
          <w:lang w:val="en-US"/>
        </w:rPr>
        <w:t>If yes, please provide your email:</w:t>
      </w:r>
    </w:p>
    <w:p w:rsidRPr="00BC4EB5" w:rsidR="00D54DD4" w:rsidP="5654D8ED" w:rsidRDefault="00D54DD4" w14:paraId="7EEF4D30" w14:textId="77777777">
      <w:pPr>
        <w:pBdr>
          <w:bottom w:val="single" w:color="FF000000" w:sz="12" w:space="1"/>
        </w:pBdr>
        <w:spacing w:after="100"/>
        <w:rPr>
          <w:rFonts w:ascii="Segoe UI" w:hAnsi="Segoe UI" w:eastAsia="Segoe UI" w:cs="Segoe UI"/>
          <w:noProof/>
          <w:lang w:val="en-US"/>
        </w:rPr>
      </w:pPr>
    </w:p>
    <w:p w:rsidR="00D54DD4" w:rsidP="5654D8ED" w:rsidRDefault="00D54DD4" w14:paraId="3D712B9D" w14:textId="77777777">
      <w:pPr>
        <w:keepNext w:val="1"/>
        <w:keepLines w:val="1"/>
        <w:spacing w:after="100"/>
        <w:rPr>
          <w:rFonts w:ascii="Segoe UI" w:hAnsi="Segoe UI" w:eastAsia="Segoe UI" w:cs="Segoe UI"/>
          <w:b w:val="1"/>
          <w:bCs w:val="1"/>
          <w:noProof/>
          <w:lang w:val="en-US"/>
        </w:rPr>
      </w:pPr>
    </w:p>
    <w:p w:rsidRPr="00D54DD4" w:rsidR="00014B78" w:rsidP="5654D8ED" w:rsidRDefault="00014B78" w14:paraId="39A30592" w14:textId="77777777">
      <w:pPr>
        <w:keepNext w:val="1"/>
        <w:keepLines w:val="1"/>
        <w:spacing w:after="100"/>
        <w:rPr>
          <w:rFonts w:ascii="Segoe UI" w:hAnsi="Segoe UI" w:eastAsia="Segoe UI" w:cs="Segoe UI"/>
          <w:b w:val="1"/>
          <w:bCs w:val="1"/>
          <w:noProof/>
          <w:sz w:val="24"/>
          <w:szCs w:val="24"/>
          <w:lang w:val="en-US"/>
        </w:rPr>
      </w:pPr>
      <w:r w:rsidRPr="5654D8ED" w:rsidR="7915409B">
        <w:rPr>
          <w:rFonts w:ascii="Segoe UI" w:hAnsi="Segoe UI" w:eastAsia="Segoe UI" w:cs="Segoe UI"/>
          <w:b w:val="1"/>
          <w:bCs w:val="1"/>
          <w:noProof/>
          <w:sz w:val="24"/>
          <w:szCs w:val="24"/>
          <w:lang w:val="en-US"/>
        </w:rPr>
        <w:t>6. Final Rating</w:t>
      </w:r>
    </w:p>
    <w:p w:rsidRPr="00D54DD4" w:rsidR="00014B78" w:rsidP="5654D8ED" w:rsidRDefault="00014B78" w14:paraId="3E197C38" w14:textId="77777777">
      <w:pPr>
        <w:spacing w:after="100"/>
        <w:rPr>
          <w:rFonts w:ascii="Segoe UI" w:hAnsi="Segoe UI" w:eastAsia="Segoe UI" w:cs="Segoe UI"/>
          <w:noProof/>
          <w:sz w:val="32"/>
          <w:szCs w:val="32"/>
          <w:lang w:val="en-US"/>
        </w:rPr>
      </w:pPr>
      <w:r w:rsidRPr="5654D8ED" w:rsidR="7915409B">
        <w:rPr>
          <w:rFonts w:ascii="Segoe UI" w:hAnsi="Segoe UI" w:eastAsia="Segoe UI" w:cs="Segoe UI"/>
          <w:noProof/>
          <w:lang w:val="en-US"/>
        </w:rPr>
        <w:t>Rate the course (1</w:t>
      </w:r>
      <w:r w:rsidRPr="5654D8ED" w:rsidR="7915409B">
        <w:rPr>
          <w:rFonts w:ascii="Segoe UI" w:hAnsi="Segoe UI" w:eastAsia="Segoe UI" w:cs="Segoe UI"/>
          <w:noProof/>
          <w:lang w:val="en-US"/>
        </w:rPr>
        <w:t>–</w:t>
      </w:r>
      <w:r w:rsidRPr="5654D8ED" w:rsidR="7915409B">
        <w:rPr>
          <w:rFonts w:ascii="Segoe UI" w:hAnsi="Segoe UI" w:eastAsia="Segoe UI" w:cs="Segoe UI"/>
          <w:noProof/>
          <w:lang w:val="en-US"/>
        </w:rPr>
        <w:t>5 stars):</w:t>
      </w:r>
      <w:r>
        <w:br/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 xml:space="preserve">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 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⭐⭐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 xml:space="preserve">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 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⭐⭐⭐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 xml:space="preserve">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 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⭐⭐⭐⭐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 xml:space="preserve">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 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⭐⭐⭐⭐⭐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 xml:space="preserve">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</w:p>
    <w:p w:rsidRPr="00BC4EB5" w:rsidR="00014B78" w:rsidP="5654D8ED" w:rsidRDefault="00014B78" w14:paraId="72BF4370" w14:textId="77777777">
      <w:pPr>
        <w:spacing w:after="100"/>
        <w:rPr>
          <w:rFonts w:ascii="Segoe UI" w:hAnsi="Segoe UI" w:eastAsia="Segoe UI" w:cs="Segoe UI"/>
          <w:noProof/>
          <w:lang w:val="en-US"/>
        </w:rPr>
      </w:pPr>
      <w:r w:rsidRPr="5654D8ED" w:rsidR="7915409B">
        <w:rPr>
          <w:rFonts w:ascii="Segoe UI" w:hAnsi="Segoe UI" w:eastAsia="Segoe UI" w:cs="Segoe UI"/>
          <w:noProof/>
          <w:lang w:val="en-US"/>
        </w:rPr>
        <w:t>How likely are you to recommend this course to your colleagues or peers?</w:t>
      </w:r>
    </w:p>
    <w:p w:rsidRPr="00D54DD4" w:rsidR="004D204A" w:rsidP="5654D8ED" w:rsidRDefault="00014B78" w14:paraId="2E8B0A63" w14:textId="77777777">
      <w:pPr>
        <w:spacing w:after="100"/>
        <w:rPr>
          <w:rFonts w:ascii="Segoe UI" w:hAnsi="Segoe UI" w:eastAsia="Segoe UI" w:cs="Segoe UI"/>
          <w:noProof/>
          <w:sz w:val="32"/>
          <w:szCs w:val="32"/>
          <w:lang w:val="en-US"/>
        </w:rPr>
      </w:pP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 xml:space="preserve">0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 xml:space="preserve"> 1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 xml:space="preserve"> 2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 xml:space="preserve"> 3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 xml:space="preserve"> 4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 xml:space="preserve">   5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 xml:space="preserve">   6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 xml:space="preserve">   7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 xml:space="preserve">   8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 xml:space="preserve">   9 </w:t>
      </w:r>
      <w:r w:rsidRPr="5654D8ED" w:rsidR="7915409B">
        <w:rPr>
          <w:rFonts w:ascii="Segoe UI" w:hAnsi="Segoe UI" w:eastAsia="Segoe UI" w:cs="Segoe UI"/>
          <w:noProof/>
          <w:sz w:val="32"/>
          <w:szCs w:val="32"/>
          <w:lang w:val="en-US"/>
        </w:rPr>
        <w:t>☐</w:t>
      </w:r>
      <w:bookmarkStart w:name="_Toc217386970" w:id="0"/>
    </w:p>
    <w:bookmarkEnd w:id="0"/>
    <w:p w:rsidRPr="00C05935" w:rsidR="00E55A08" w:rsidP="5654D8ED" w:rsidRDefault="00E55A08" w14:paraId="041C57BE" w14:textId="179CC93B">
      <w:pPr>
        <w:spacing w:after="160"/>
        <w:rPr>
          <w:rFonts w:ascii="Segoe UI" w:hAnsi="Segoe UI" w:eastAsia="Segoe UI" w:cs="Segoe UI"/>
          <w:b w:val="1"/>
          <w:bCs w:val="1"/>
          <w:noProof/>
          <w:sz w:val="20"/>
          <w:szCs w:val="20"/>
        </w:rPr>
      </w:pPr>
    </w:p>
    <w:sectPr w:rsidRPr="00C05935" w:rsidR="00E55A08" w:rsidSect="0079018A">
      <w:headerReference w:type="default" r:id="rId11"/>
      <w:footerReference w:type="default" r:id="rId12"/>
      <w:pgSz w:w="16840" w:h="23820" w:orient="portrait"/>
      <w:pgMar w:top="1298" w:right="1077" w:bottom="0" w:left="1077" w:header="370" w:footer="342" w:gutter="0"/>
      <w:cols w:space="720"/>
      <w:docGrid w:linePitch="360"/>
      <w:titlePg w:val="1"/>
      <w:headerReference w:type="first" r:id="R6623553b012e48e5"/>
      <w:footerReference w:type="first" r:id="Rfdf88529ae4340e2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6651E" w:rsidP="00CD51A1" w:rsidRDefault="0066651E" w14:paraId="076A6D5F" w14:textId="77777777">
      <w:pPr>
        <w:spacing w:after="0" w:line="240" w:lineRule="auto"/>
      </w:pPr>
      <w:r>
        <w:separator/>
      </w:r>
    </w:p>
  </w:endnote>
  <w:endnote w:type="continuationSeparator" w:id="0">
    <w:p w:rsidR="0066651E" w:rsidP="00CD51A1" w:rsidRDefault="0066651E" w14:paraId="2A25331A" w14:textId="77777777">
      <w:pPr>
        <w:spacing w:after="0" w:line="240" w:lineRule="auto"/>
      </w:pPr>
      <w:r>
        <w:continuationSeparator/>
      </w:r>
    </w:p>
  </w:endnote>
  <w:endnote w:type="continuationNotice" w:id="1">
    <w:p w:rsidR="0066651E" w:rsidRDefault="0066651E" w14:paraId="06B0F83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Black">
    <w:altName w:val="Segoe UI"/>
    <w:panose1 w:val="020B0604020202020204"/>
    <w:charset w:val="00"/>
    <w:family w:val="swiss"/>
    <w:pitch w:val="variable"/>
    <w:sig w:usb0="E00002FF" w:usb1="4000E4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782915" w:rsidR="00991FBE" w:rsidP="344BE861" w:rsidRDefault="344BE861" w14:paraId="327480FD" w14:textId="77777777">
    <w:pPr>
      <w:pStyle w:val="Footer"/>
      <w:spacing w:before="400"/>
      <w:jc w:val="right"/>
      <w:rPr>
        <w:i/>
        <w:iCs/>
        <w:color w:val="017A9C" w:themeColor="accent1"/>
        <w:sz w:val="16"/>
        <w:szCs w:val="16"/>
      </w:rPr>
    </w:pPr>
    <w:r>
      <w:rPr>
        <w:noProof/>
      </w:rPr>
      <w:drawing>
        <wp:inline distT="0" distB="0" distL="0" distR="0" wp14:anchorId="5CF21332" wp14:editId="4DD744EC">
          <wp:extent cx="890546" cy="125437"/>
          <wp:effectExtent l="0" t="0" r="0" b="1905"/>
          <wp:docPr id="129274593" name="Picture 4" descr="A blue letter 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ue letter 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546" cy="1254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4895"/>
      <w:gridCol w:w="4895"/>
      <w:gridCol w:w="4895"/>
    </w:tblGrid>
    <w:tr w:rsidR="2609C595" w:rsidTr="2609C595" w14:paraId="3DD349FE">
      <w:trPr>
        <w:trHeight w:val="300"/>
      </w:trPr>
      <w:tc>
        <w:tcPr>
          <w:tcW w:w="4895" w:type="dxa"/>
          <w:tcMar/>
        </w:tcPr>
        <w:p w:rsidR="2609C595" w:rsidP="2609C595" w:rsidRDefault="2609C595" w14:paraId="188AE350" w14:textId="59516A33">
          <w:pPr>
            <w:pStyle w:val="Header"/>
            <w:bidi w:val="0"/>
            <w:ind w:left="-115"/>
            <w:jc w:val="left"/>
          </w:pPr>
        </w:p>
      </w:tc>
      <w:tc>
        <w:tcPr>
          <w:tcW w:w="4895" w:type="dxa"/>
          <w:tcMar/>
        </w:tcPr>
        <w:p w:rsidR="2609C595" w:rsidP="2609C595" w:rsidRDefault="2609C595" w14:paraId="09EA7242" w14:textId="52A6E4F3">
          <w:pPr>
            <w:pStyle w:val="Header"/>
            <w:bidi w:val="0"/>
            <w:jc w:val="center"/>
          </w:pPr>
        </w:p>
      </w:tc>
      <w:tc>
        <w:tcPr>
          <w:tcW w:w="4895" w:type="dxa"/>
          <w:tcMar/>
        </w:tcPr>
        <w:p w:rsidR="2609C595" w:rsidP="2609C595" w:rsidRDefault="2609C595" w14:paraId="18B66FA3" w14:textId="2B93193B">
          <w:pPr>
            <w:pStyle w:val="Header"/>
            <w:bidi w:val="0"/>
            <w:ind w:right="-115"/>
            <w:jc w:val="right"/>
          </w:pPr>
        </w:p>
      </w:tc>
    </w:tr>
  </w:tbl>
  <w:p w:rsidR="2609C595" w:rsidP="2609C595" w:rsidRDefault="2609C595" w14:paraId="629CC8EB" w14:textId="31451A67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6651E" w:rsidP="00CD51A1" w:rsidRDefault="0066651E" w14:paraId="08C7068E" w14:textId="77777777">
      <w:pPr>
        <w:spacing w:after="0" w:line="240" w:lineRule="auto"/>
      </w:pPr>
      <w:r>
        <w:separator/>
      </w:r>
    </w:p>
  </w:footnote>
  <w:footnote w:type="continuationSeparator" w:id="0">
    <w:p w:rsidR="0066651E" w:rsidP="00CD51A1" w:rsidRDefault="0066651E" w14:paraId="4E91E589" w14:textId="77777777">
      <w:pPr>
        <w:spacing w:after="0" w:line="240" w:lineRule="auto"/>
      </w:pPr>
      <w:r>
        <w:continuationSeparator/>
      </w:r>
    </w:p>
  </w:footnote>
  <w:footnote w:type="continuationNotice" w:id="1">
    <w:p w:rsidR="0066651E" w:rsidRDefault="0066651E" w14:paraId="2F339AB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Pr="005A7E92" w:rsidR="001E3EBE" w:rsidP="0079018A" w:rsidRDefault="008737A7" w14:paraId="504FB782" w14:textId="33C0F424">
    <w:pPr>
      <w:pStyle w:val="Header"/>
      <w:spacing w:before="240"/>
      <w:rPr>
        <w:color w:val="77736E" w:themeColor="text2"/>
        <w:sz w:val="16"/>
        <w:szCs w:val="16"/>
      </w:rPr>
    </w:pPr>
    <w:r w:rsidRPr="001F07A9">
      <w:rPr>
        <w:noProof/>
        <w:color w:val="77736E" w:themeColor="text2"/>
        <w:sz w:val="16"/>
        <w:szCs w:val="16"/>
      </w:rPr>
      <w:drawing>
        <wp:anchor distT="0" distB="0" distL="114300" distR="114300" simplePos="0" relativeHeight="251658240" behindDoc="1" locked="0" layoutInCell="1" allowOverlap="1" wp14:anchorId="7BC780F6" wp14:editId="2FAB6297">
          <wp:simplePos x="0" y="0"/>
          <wp:positionH relativeFrom="column">
            <wp:posOffset>7905750</wp:posOffset>
          </wp:positionH>
          <wp:positionV relativeFrom="paragraph">
            <wp:posOffset>-352425</wp:posOffset>
          </wp:positionV>
          <wp:extent cx="2121575" cy="1267086"/>
          <wp:effectExtent l="0" t="0" r="0" b="0"/>
          <wp:wrapNone/>
          <wp:docPr id="3" name="Picture 1" descr="A colorful lines on a black background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63EDCAD7-A6FA-F15B-2DB3-54BD5487D5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colorful lines on a black background&#10;&#10;Description automatically generated">
                    <a:extLst>
                      <a:ext uri="{FF2B5EF4-FFF2-40B4-BE49-F238E27FC236}">
                        <a16:creationId xmlns:a16="http://schemas.microsoft.com/office/drawing/2014/main" id="{63EDCAD7-A6FA-F15B-2DB3-54BD5487D5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894" r="10297"/>
                  <a:stretch/>
                </pic:blipFill>
                <pic:spPr bwMode="auto">
                  <a:xfrm>
                    <a:off x="0" y="0"/>
                    <a:ext cx="2121575" cy="1267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12B8" w:rsidR="5654D8ED">
      <w:rPr>
        <w:b w:val="1"/>
        <w:bCs w:val="1"/>
        <w:color w:val="77736E" w:themeColor="text2"/>
        <w:sz w:val="16"/>
        <w:szCs w:val="16"/>
      </w:rPr>
      <w:t>AIm</w:t>
    </w:r>
    <w:r w:rsidRPr="5654D8ED" w:rsidR="5654D8ED">
      <w:rPr>
        <w:b w:val="1"/>
        <w:bCs w:val="1"/>
        <w:color w:val="77736E" w:themeColor="text2" w:themeTint="FF" w:themeShade="FF"/>
        <w:sz w:val="16"/>
        <w:szCs w:val="16"/>
      </w:rPr>
      <w:t> for Impact</w:t>
    </w:r>
    <w:r w:rsidRPr="005A7E92" w:rsidR="5654D8ED">
      <w:rPr>
        <w:color w:val="77736E" w:themeColor="text2"/>
        <w:sz w:val="16"/>
        <w:szCs w:val="16"/>
      </w:rPr>
      <w:t xml:space="preserve"> (</w:t>
    </w:r>
    <w:r w:rsidRPr="5654D8ED" w:rsidR="5654D8ED">
      <w:rPr>
        <w:color w:val="77736E" w:themeColor="text2" w:themeTint="FF" w:themeShade="FF"/>
        <w:sz w:val="16"/>
        <w:szCs w:val="16"/>
      </w:rPr>
      <w:t>Satisfaction Survey</w:t>
    </w:r>
    <w:r w:rsidRPr="5654D8ED" w:rsidR="5654D8ED">
      <w:rPr>
        <w:color w:val="77736E" w:themeColor="text2" w:themeTint="FF" w:themeShade="FF"/>
        <w:sz w:val="16"/>
        <w:szCs w:val="16"/>
      </w:rPr>
      <w:t>)</w:t>
    </w:r>
    <w:r w:rsidRPr="5654D8ED" w:rsidR="5654D8ED">
      <w:rPr>
        <w:noProof/>
      </w:rPr>
      <w:t xml:space="preserve"> </w:t>
    </w: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4895"/>
      <w:gridCol w:w="4895"/>
      <w:gridCol w:w="4895"/>
    </w:tblGrid>
    <w:tr w:rsidR="2609C595" w:rsidTr="2609C595" w14:paraId="6E873B56">
      <w:trPr>
        <w:trHeight w:val="300"/>
      </w:trPr>
      <w:tc>
        <w:tcPr>
          <w:tcW w:w="4895" w:type="dxa"/>
          <w:tcMar/>
        </w:tcPr>
        <w:p w:rsidR="2609C595" w:rsidP="2609C595" w:rsidRDefault="2609C595" w14:paraId="34DAA291" w14:textId="11BCB5CA">
          <w:pPr>
            <w:pStyle w:val="Header"/>
            <w:bidi w:val="0"/>
            <w:ind w:left="-115"/>
            <w:jc w:val="left"/>
          </w:pPr>
        </w:p>
      </w:tc>
      <w:tc>
        <w:tcPr>
          <w:tcW w:w="4895" w:type="dxa"/>
          <w:tcMar/>
        </w:tcPr>
        <w:p w:rsidR="2609C595" w:rsidP="2609C595" w:rsidRDefault="2609C595" w14:paraId="4E641253" w14:textId="5DA15AA8">
          <w:pPr>
            <w:pStyle w:val="Header"/>
            <w:bidi w:val="0"/>
            <w:jc w:val="center"/>
          </w:pPr>
        </w:p>
      </w:tc>
      <w:tc>
        <w:tcPr>
          <w:tcW w:w="4895" w:type="dxa"/>
          <w:tcMar/>
        </w:tcPr>
        <w:p w:rsidR="2609C595" w:rsidP="2609C595" w:rsidRDefault="2609C595" w14:paraId="1580EC47" w14:textId="438893B5">
          <w:pPr>
            <w:pStyle w:val="Header"/>
            <w:bidi w:val="0"/>
            <w:ind w:right="-115"/>
            <w:jc w:val="right"/>
          </w:pPr>
        </w:p>
      </w:tc>
    </w:tr>
  </w:tbl>
  <w:p w:rsidR="2609C595" w:rsidP="2609C595" w:rsidRDefault="2609C595" w14:paraId="104A0F65" w14:textId="55B5DA07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dSq1dFl3" int2:invalidationBookmarkName="" int2:hashCode="96TBGvIglSUBwj" int2:id="8NGV5CJt">
      <int2:state int2:type="spell" int2:value="Rejected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2D4AE"/>
    <w:multiLevelType w:val="hybridMultilevel"/>
    <w:tmpl w:val="FFFFFFFF"/>
    <w:lvl w:ilvl="0" w:tplc="3C26D9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9A5A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401F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0A40F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7482A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C645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A037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37EE1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A5EFA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E16557"/>
    <w:multiLevelType w:val="multilevel"/>
    <w:tmpl w:val="174AF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1CCD0F2D"/>
    <w:multiLevelType w:val="hybridMultilevel"/>
    <w:tmpl w:val="B71C1C4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67C4D"/>
    <w:multiLevelType w:val="multilevel"/>
    <w:tmpl w:val="D16C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22973744"/>
    <w:multiLevelType w:val="multilevel"/>
    <w:tmpl w:val="B54A4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24EB033E"/>
    <w:multiLevelType w:val="hybridMultilevel"/>
    <w:tmpl w:val="FFFFFFFF"/>
    <w:lvl w:ilvl="0" w:tplc="0064379C">
      <w:start w:val="1"/>
      <w:numFmt w:val="decimal"/>
      <w:lvlText w:val="%1."/>
      <w:lvlJc w:val="left"/>
      <w:pPr>
        <w:ind w:left="720" w:hanging="360"/>
      </w:pPr>
    </w:lvl>
    <w:lvl w:ilvl="1" w:tplc="ABA0B498">
      <w:start w:val="1"/>
      <w:numFmt w:val="lowerLetter"/>
      <w:lvlText w:val="%2."/>
      <w:lvlJc w:val="left"/>
      <w:pPr>
        <w:ind w:left="1440" w:hanging="360"/>
      </w:pPr>
    </w:lvl>
    <w:lvl w:ilvl="2" w:tplc="A03EDCB2">
      <w:start w:val="1"/>
      <w:numFmt w:val="lowerRoman"/>
      <w:lvlText w:val="%3."/>
      <w:lvlJc w:val="right"/>
      <w:pPr>
        <w:ind w:left="2160" w:hanging="180"/>
      </w:pPr>
    </w:lvl>
    <w:lvl w:ilvl="3" w:tplc="49245E16">
      <w:start w:val="1"/>
      <w:numFmt w:val="decimal"/>
      <w:lvlText w:val="%4."/>
      <w:lvlJc w:val="left"/>
      <w:pPr>
        <w:ind w:left="2880" w:hanging="360"/>
      </w:pPr>
    </w:lvl>
    <w:lvl w:ilvl="4" w:tplc="CCE64FC0">
      <w:start w:val="1"/>
      <w:numFmt w:val="lowerLetter"/>
      <w:lvlText w:val="%5."/>
      <w:lvlJc w:val="left"/>
      <w:pPr>
        <w:ind w:left="3600" w:hanging="360"/>
      </w:pPr>
    </w:lvl>
    <w:lvl w:ilvl="5" w:tplc="ECC86FF0">
      <w:start w:val="1"/>
      <w:numFmt w:val="lowerRoman"/>
      <w:lvlText w:val="%6."/>
      <w:lvlJc w:val="right"/>
      <w:pPr>
        <w:ind w:left="4320" w:hanging="180"/>
      </w:pPr>
    </w:lvl>
    <w:lvl w:ilvl="6" w:tplc="BBE4C17A">
      <w:start w:val="1"/>
      <w:numFmt w:val="decimal"/>
      <w:lvlText w:val="%7."/>
      <w:lvlJc w:val="left"/>
      <w:pPr>
        <w:ind w:left="5040" w:hanging="360"/>
      </w:pPr>
    </w:lvl>
    <w:lvl w:ilvl="7" w:tplc="F6BAD8C6">
      <w:start w:val="1"/>
      <w:numFmt w:val="lowerLetter"/>
      <w:lvlText w:val="%8."/>
      <w:lvlJc w:val="left"/>
      <w:pPr>
        <w:ind w:left="5760" w:hanging="360"/>
      </w:pPr>
    </w:lvl>
    <w:lvl w:ilvl="8" w:tplc="B0CE85E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63FC9"/>
    <w:multiLevelType w:val="multilevel"/>
    <w:tmpl w:val="88EAE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2E63442D"/>
    <w:multiLevelType w:val="hybridMultilevel"/>
    <w:tmpl w:val="6608C620"/>
    <w:lvl w:ilvl="0" w:tplc="9662CCA4">
      <w:start w:val="1"/>
      <w:numFmt w:val="bullet"/>
      <w:lvlText w:val="-"/>
      <w:lvlJc w:val="left"/>
      <w:pPr>
        <w:ind w:left="720" w:hanging="360"/>
      </w:pPr>
      <w:rPr>
        <w:rFonts w:hint="default" w:ascii="Segoe UI" w:hAnsi="Segoe UI" w:eastAsia="Segoe UI" w:cs="Segoe UI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244717E"/>
    <w:multiLevelType w:val="hybridMultilevel"/>
    <w:tmpl w:val="FFFFFFFF"/>
    <w:lvl w:ilvl="0" w:tplc="9726F1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60854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6C02E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0607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048E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AED9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E6D2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AE5D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BCDD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6286852"/>
    <w:multiLevelType w:val="hybridMultilevel"/>
    <w:tmpl w:val="B6B605BC"/>
    <w:lvl w:ilvl="0" w:tplc="F774CF68">
      <w:numFmt w:val="bullet"/>
      <w:lvlText w:val="•"/>
      <w:lvlJc w:val="left"/>
      <w:pPr>
        <w:ind w:left="720" w:hanging="360"/>
      </w:pPr>
      <w:rPr>
        <w:rFonts w:hint="default" w:ascii="Segoe UI" w:hAnsi="Segoe UI" w:eastAsia="Segoe UI" w:cs="Segoe U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95A7E33"/>
    <w:multiLevelType w:val="multilevel"/>
    <w:tmpl w:val="8E5CE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3B404D98"/>
    <w:multiLevelType w:val="multilevel"/>
    <w:tmpl w:val="1BCCE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3F9D1F43"/>
    <w:multiLevelType w:val="multilevel"/>
    <w:tmpl w:val="1CE6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15F4BA2"/>
    <w:multiLevelType w:val="hybridMultilevel"/>
    <w:tmpl w:val="FFFFFFFF"/>
    <w:lvl w:ilvl="0" w:tplc="F238FD8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57C55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AC13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62C1A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CE1F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DBAF9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B70E2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DBC33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3E8B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18C5532"/>
    <w:multiLevelType w:val="multilevel"/>
    <w:tmpl w:val="435EF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23A6A6E"/>
    <w:multiLevelType w:val="hybridMultilevel"/>
    <w:tmpl w:val="ECA885AC"/>
    <w:lvl w:ilvl="0" w:tplc="8272AE16">
      <w:start w:val="1"/>
      <w:numFmt w:val="bullet"/>
      <w:lvlText w:val="-"/>
      <w:lvlJc w:val="left"/>
      <w:pPr>
        <w:ind w:left="720" w:hanging="360"/>
      </w:pPr>
      <w:rPr>
        <w:rFonts w:hint="default" w:ascii="Segoe UI" w:hAnsi="Segoe UI" w:eastAsia="Segoe UI" w:cs="Segoe UI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5E52896"/>
    <w:multiLevelType w:val="multilevel"/>
    <w:tmpl w:val="6F464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46A3922A"/>
    <w:multiLevelType w:val="hybridMultilevel"/>
    <w:tmpl w:val="FFFFFFFF"/>
    <w:lvl w:ilvl="0" w:tplc="0F28F85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0CE9C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DC20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6EDD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C201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1DC26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7674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74EE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A2DD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7827B23"/>
    <w:multiLevelType w:val="multilevel"/>
    <w:tmpl w:val="68F0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48E37453"/>
    <w:multiLevelType w:val="multilevel"/>
    <w:tmpl w:val="BD588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4DB14252"/>
    <w:multiLevelType w:val="hybridMultilevel"/>
    <w:tmpl w:val="18780196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15678"/>
    <w:multiLevelType w:val="multilevel"/>
    <w:tmpl w:val="279AC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4FDB4E40"/>
    <w:multiLevelType w:val="multilevel"/>
    <w:tmpl w:val="51CC8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50D2470A"/>
    <w:multiLevelType w:val="multilevel"/>
    <w:tmpl w:val="9C38AD4C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24" w15:restartNumberingAfterBreak="0">
    <w:nsid w:val="51CE24CB"/>
    <w:multiLevelType w:val="hybridMultilevel"/>
    <w:tmpl w:val="0A18BD7C"/>
    <w:lvl w:ilvl="0" w:tplc="F774CF68">
      <w:numFmt w:val="bullet"/>
      <w:lvlText w:val="•"/>
      <w:lvlJc w:val="left"/>
      <w:pPr>
        <w:ind w:left="720" w:hanging="360"/>
      </w:pPr>
      <w:rPr>
        <w:rFonts w:hint="default" w:ascii="Segoe UI" w:hAnsi="Segoe UI" w:eastAsia="Segoe UI" w:cs="Segoe U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33E46B7"/>
    <w:multiLevelType w:val="multilevel"/>
    <w:tmpl w:val="33C0D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46852DF"/>
    <w:multiLevelType w:val="hybridMultilevel"/>
    <w:tmpl w:val="172A0EB0"/>
    <w:lvl w:ilvl="0" w:tplc="215649EC">
      <w:start w:val="43"/>
      <w:numFmt w:val="bullet"/>
      <w:lvlText w:val="-"/>
      <w:lvlJc w:val="left"/>
      <w:pPr>
        <w:ind w:left="720" w:hanging="360"/>
      </w:pPr>
      <w:rPr>
        <w:rFonts w:hint="default" w:ascii="Segoe UI" w:hAnsi="Segoe UI" w:eastAsia="Segoe UI" w:cs="Segoe U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A122194"/>
    <w:multiLevelType w:val="hybridMultilevel"/>
    <w:tmpl w:val="B0AE877E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A508C"/>
    <w:multiLevelType w:val="multilevel"/>
    <w:tmpl w:val="93882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" w15:restartNumberingAfterBreak="0">
    <w:nsid w:val="5F9947B8"/>
    <w:multiLevelType w:val="multilevel"/>
    <w:tmpl w:val="1E900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61C7571D"/>
    <w:multiLevelType w:val="multilevel"/>
    <w:tmpl w:val="56464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" w15:restartNumberingAfterBreak="0">
    <w:nsid w:val="660937DF"/>
    <w:multiLevelType w:val="multilevel"/>
    <w:tmpl w:val="268E8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9826758"/>
    <w:multiLevelType w:val="multilevel"/>
    <w:tmpl w:val="BA247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 w15:restartNumberingAfterBreak="0">
    <w:nsid w:val="6A755BA9"/>
    <w:multiLevelType w:val="multilevel"/>
    <w:tmpl w:val="39E2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6C141870"/>
    <w:multiLevelType w:val="hybridMultilevel"/>
    <w:tmpl w:val="606C89F6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8AE95D"/>
    <w:multiLevelType w:val="hybridMultilevel"/>
    <w:tmpl w:val="FFFFFFFF"/>
    <w:lvl w:ilvl="0" w:tplc="054814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0767C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03867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1611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B0CB4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124BA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C8B0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22227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012F2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F247E6F"/>
    <w:multiLevelType w:val="multilevel"/>
    <w:tmpl w:val="5D9CB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146BB23"/>
    <w:multiLevelType w:val="hybridMultilevel"/>
    <w:tmpl w:val="7C4AAE9A"/>
    <w:lvl w:ilvl="0" w:tplc="E8EC37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E7C67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1D6B5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178B3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95805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10D0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8200CA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CA476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ECCCC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2C538E3"/>
    <w:multiLevelType w:val="hybridMultilevel"/>
    <w:tmpl w:val="4B3E1F7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7CA55"/>
    <w:multiLevelType w:val="hybridMultilevel"/>
    <w:tmpl w:val="FFFFFFFF"/>
    <w:lvl w:ilvl="0" w:tplc="1CBA910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41425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8F82E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CC2D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6829E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0CF4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A04D0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48C2B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182E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CB6389A"/>
    <w:multiLevelType w:val="multilevel"/>
    <w:tmpl w:val="464C2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" w15:restartNumberingAfterBreak="0">
    <w:nsid w:val="7EAD13B2"/>
    <w:multiLevelType w:val="multilevel"/>
    <w:tmpl w:val="93A0E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848446406">
    <w:abstractNumId w:val="5"/>
  </w:num>
  <w:num w:numId="2" w16cid:durableId="926159409">
    <w:abstractNumId w:val="39"/>
  </w:num>
  <w:num w:numId="3" w16cid:durableId="26832441">
    <w:abstractNumId w:val="0"/>
  </w:num>
  <w:num w:numId="4" w16cid:durableId="2133861253">
    <w:abstractNumId w:val="13"/>
  </w:num>
  <w:num w:numId="5" w16cid:durableId="108134972">
    <w:abstractNumId w:val="35"/>
  </w:num>
  <w:num w:numId="6" w16cid:durableId="1402288679">
    <w:abstractNumId w:val="8"/>
  </w:num>
  <w:num w:numId="7" w16cid:durableId="2038459957">
    <w:abstractNumId w:val="17"/>
  </w:num>
  <w:num w:numId="8" w16cid:durableId="2066902769">
    <w:abstractNumId w:val="23"/>
  </w:num>
  <w:num w:numId="9" w16cid:durableId="2133548176">
    <w:abstractNumId w:val="26"/>
  </w:num>
  <w:num w:numId="10" w16cid:durableId="1827013993">
    <w:abstractNumId w:val="9"/>
  </w:num>
  <w:num w:numId="11" w16cid:durableId="1273782313">
    <w:abstractNumId w:val="20"/>
  </w:num>
  <w:num w:numId="12" w16cid:durableId="1085029573">
    <w:abstractNumId w:val="24"/>
  </w:num>
  <w:num w:numId="13" w16cid:durableId="1292517298">
    <w:abstractNumId w:val="6"/>
  </w:num>
  <w:num w:numId="14" w16cid:durableId="1405444987">
    <w:abstractNumId w:val="22"/>
  </w:num>
  <w:num w:numId="15" w16cid:durableId="992682103">
    <w:abstractNumId w:val="14"/>
  </w:num>
  <w:num w:numId="16" w16cid:durableId="864251622">
    <w:abstractNumId w:val="19"/>
  </w:num>
  <w:num w:numId="17" w16cid:durableId="1353189462">
    <w:abstractNumId w:val="38"/>
  </w:num>
  <w:num w:numId="18" w16cid:durableId="665212509">
    <w:abstractNumId w:val="3"/>
  </w:num>
  <w:num w:numId="19" w16cid:durableId="2020156301">
    <w:abstractNumId w:val="25"/>
  </w:num>
  <w:num w:numId="20" w16cid:durableId="340162766">
    <w:abstractNumId w:val="31"/>
  </w:num>
  <w:num w:numId="21" w16cid:durableId="1027294595">
    <w:abstractNumId w:val="11"/>
  </w:num>
  <w:num w:numId="22" w16cid:durableId="1309357031">
    <w:abstractNumId w:val="27"/>
  </w:num>
  <w:num w:numId="23" w16cid:durableId="333072458">
    <w:abstractNumId w:val="12"/>
  </w:num>
  <w:num w:numId="24" w16cid:durableId="72745276">
    <w:abstractNumId w:val="41"/>
  </w:num>
  <w:num w:numId="25" w16cid:durableId="239222412">
    <w:abstractNumId w:val="1"/>
  </w:num>
  <w:num w:numId="26" w16cid:durableId="1192230940">
    <w:abstractNumId w:val="30"/>
  </w:num>
  <w:num w:numId="27" w16cid:durableId="719397412">
    <w:abstractNumId w:val="33"/>
  </w:num>
  <w:num w:numId="28" w16cid:durableId="1863477070">
    <w:abstractNumId w:val="32"/>
  </w:num>
  <w:num w:numId="29" w16cid:durableId="1633441199">
    <w:abstractNumId w:val="40"/>
  </w:num>
  <w:num w:numId="30" w16cid:durableId="1600676361">
    <w:abstractNumId w:val="16"/>
  </w:num>
  <w:num w:numId="31" w16cid:durableId="2136946568">
    <w:abstractNumId w:val="10"/>
  </w:num>
  <w:num w:numId="32" w16cid:durableId="744378274">
    <w:abstractNumId w:val="4"/>
  </w:num>
  <w:num w:numId="33" w16cid:durableId="966551517">
    <w:abstractNumId w:val="18"/>
  </w:num>
  <w:num w:numId="34" w16cid:durableId="599410619">
    <w:abstractNumId w:val="2"/>
  </w:num>
  <w:num w:numId="35" w16cid:durableId="512647810">
    <w:abstractNumId w:val="21"/>
  </w:num>
  <w:num w:numId="36" w16cid:durableId="1502504742">
    <w:abstractNumId w:val="36"/>
  </w:num>
  <w:num w:numId="37" w16cid:durableId="1746418560">
    <w:abstractNumId w:val="29"/>
  </w:num>
  <w:num w:numId="38" w16cid:durableId="1305506097">
    <w:abstractNumId w:val="28"/>
  </w:num>
  <w:num w:numId="39" w16cid:durableId="250092060">
    <w:abstractNumId w:val="34"/>
  </w:num>
  <w:num w:numId="40" w16cid:durableId="1866943854">
    <w:abstractNumId w:val="7"/>
  </w:num>
  <w:num w:numId="41" w16cid:durableId="1354726249">
    <w:abstractNumId w:val="15"/>
  </w:num>
  <w:num w:numId="42" w16cid:durableId="1251237254">
    <w:abstractNumId w:val="37"/>
  </w:num>
  <w:numIdMacAtCleanup w:val="41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attachedTemplate r:id="rId1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935"/>
    <w:rsid w:val="00000E77"/>
    <w:rsid w:val="000019F5"/>
    <w:rsid w:val="00001B4E"/>
    <w:rsid w:val="00004F84"/>
    <w:rsid w:val="000056A5"/>
    <w:rsid w:val="00007CAB"/>
    <w:rsid w:val="00011F8E"/>
    <w:rsid w:val="0001359C"/>
    <w:rsid w:val="00013E5A"/>
    <w:rsid w:val="00014B78"/>
    <w:rsid w:val="000154DA"/>
    <w:rsid w:val="000164C4"/>
    <w:rsid w:val="000168AC"/>
    <w:rsid w:val="0001725B"/>
    <w:rsid w:val="00017613"/>
    <w:rsid w:val="0002255E"/>
    <w:rsid w:val="00023093"/>
    <w:rsid w:val="00025AED"/>
    <w:rsid w:val="00025F52"/>
    <w:rsid w:val="00032208"/>
    <w:rsid w:val="00032940"/>
    <w:rsid w:val="000329AE"/>
    <w:rsid w:val="00033026"/>
    <w:rsid w:val="00033AEF"/>
    <w:rsid w:val="00036406"/>
    <w:rsid w:val="0004063E"/>
    <w:rsid w:val="000428F7"/>
    <w:rsid w:val="00042C03"/>
    <w:rsid w:val="000442B1"/>
    <w:rsid w:val="00045028"/>
    <w:rsid w:val="00046A3B"/>
    <w:rsid w:val="00046C64"/>
    <w:rsid w:val="000473D3"/>
    <w:rsid w:val="000508D7"/>
    <w:rsid w:val="000543D9"/>
    <w:rsid w:val="000552E1"/>
    <w:rsid w:val="0005634B"/>
    <w:rsid w:val="0005690A"/>
    <w:rsid w:val="00056B20"/>
    <w:rsid w:val="00061688"/>
    <w:rsid w:val="00064B02"/>
    <w:rsid w:val="00064E8F"/>
    <w:rsid w:val="00066A77"/>
    <w:rsid w:val="00070601"/>
    <w:rsid w:val="0007077C"/>
    <w:rsid w:val="00074AD8"/>
    <w:rsid w:val="000759A0"/>
    <w:rsid w:val="0007682B"/>
    <w:rsid w:val="000811D7"/>
    <w:rsid w:val="00082E46"/>
    <w:rsid w:val="0008422A"/>
    <w:rsid w:val="00085EAC"/>
    <w:rsid w:val="00086485"/>
    <w:rsid w:val="00090C5A"/>
    <w:rsid w:val="0009174E"/>
    <w:rsid w:val="0009180E"/>
    <w:rsid w:val="00092453"/>
    <w:rsid w:val="00092BA1"/>
    <w:rsid w:val="00093069"/>
    <w:rsid w:val="000948B2"/>
    <w:rsid w:val="00095735"/>
    <w:rsid w:val="00095CCB"/>
    <w:rsid w:val="00097137"/>
    <w:rsid w:val="000A1895"/>
    <w:rsid w:val="000A234C"/>
    <w:rsid w:val="000A2678"/>
    <w:rsid w:val="000A30F5"/>
    <w:rsid w:val="000A5512"/>
    <w:rsid w:val="000A555E"/>
    <w:rsid w:val="000A6CB0"/>
    <w:rsid w:val="000A7AC2"/>
    <w:rsid w:val="000A7AE6"/>
    <w:rsid w:val="000B01BD"/>
    <w:rsid w:val="000B0609"/>
    <w:rsid w:val="000B1091"/>
    <w:rsid w:val="000B2D5F"/>
    <w:rsid w:val="000B2F98"/>
    <w:rsid w:val="000B34F1"/>
    <w:rsid w:val="000B4A9B"/>
    <w:rsid w:val="000B547F"/>
    <w:rsid w:val="000B576B"/>
    <w:rsid w:val="000B62C5"/>
    <w:rsid w:val="000B6F05"/>
    <w:rsid w:val="000B745A"/>
    <w:rsid w:val="000C00EA"/>
    <w:rsid w:val="000C053B"/>
    <w:rsid w:val="000C07EE"/>
    <w:rsid w:val="000C1030"/>
    <w:rsid w:val="000C26F6"/>
    <w:rsid w:val="000C2BC8"/>
    <w:rsid w:val="000C496E"/>
    <w:rsid w:val="000C63DA"/>
    <w:rsid w:val="000C6BAC"/>
    <w:rsid w:val="000C7957"/>
    <w:rsid w:val="000D21B4"/>
    <w:rsid w:val="000D2E4A"/>
    <w:rsid w:val="000D46F1"/>
    <w:rsid w:val="000D50E5"/>
    <w:rsid w:val="000D53FD"/>
    <w:rsid w:val="000E0687"/>
    <w:rsid w:val="000E0A55"/>
    <w:rsid w:val="000E1D3A"/>
    <w:rsid w:val="000E1E4A"/>
    <w:rsid w:val="000E2FEF"/>
    <w:rsid w:val="000E305D"/>
    <w:rsid w:val="000E44A2"/>
    <w:rsid w:val="000E5E17"/>
    <w:rsid w:val="000E679C"/>
    <w:rsid w:val="000E6E01"/>
    <w:rsid w:val="000E7A8E"/>
    <w:rsid w:val="000F098E"/>
    <w:rsid w:val="000F1D98"/>
    <w:rsid w:val="000F43A1"/>
    <w:rsid w:val="000F537F"/>
    <w:rsid w:val="000F7FB2"/>
    <w:rsid w:val="0010018B"/>
    <w:rsid w:val="00101617"/>
    <w:rsid w:val="001017C4"/>
    <w:rsid w:val="00101D80"/>
    <w:rsid w:val="00101DC2"/>
    <w:rsid w:val="00101DEF"/>
    <w:rsid w:val="0010346C"/>
    <w:rsid w:val="00103CDD"/>
    <w:rsid w:val="00104B03"/>
    <w:rsid w:val="00104CC9"/>
    <w:rsid w:val="00105374"/>
    <w:rsid w:val="00105823"/>
    <w:rsid w:val="0010585A"/>
    <w:rsid w:val="00107BAC"/>
    <w:rsid w:val="0011114D"/>
    <w:rsid w:val="001113EE"/>
    <w:rsid w:val="00111B05"/>
    <w:rsid w:val="001131E5"/>
    <w:rsid w:val="001149DA"/>
    <w:rsid w:val="00115AC6"/>
    <w:rsid w:val="00117A58"/>
    <w:rsid w:val="00120C7B"/>
    <w:rsid w:val="00121C42"/>
    <w:rsid w:val="001230FC"/>
    <w:rsid w:val="00125205"/>
    <w:rsid w:val="00125CA8"/>
    <w:rsid w:val="001274B1"/>
    <w:rsid w:val="0012792D"/>
    <w:rsid w:val="0013064D"/>
    <w:rsid w:val="00131FB1"/>
    <w:rsid w:val="0013206D"/>
    <w:rsid w:val="00133CE6"/>
    <w:rsid w:val="0013408B"/>
    <w:rsid w:val="00134102"/>
    <w:rsid w:val="001342AE"/>
    <w:rsid w:val="0013562F"/>
    <w:rsid w:val="00135B6D"/>
    <w:rsid w:val="00135F7F"/>
    <w:rsid w:val="00141FAA"/>
    <w:rsid w:val="00142043"/>
    <w:rsid w:val="0014234B"/>
    <w:rsid w:val="00143603"/>
    <w:rsid w:val="00143C1F"/>
    <w:rsid w:val="00146CBA"/>
    <w:rsid w:val="0014779A"/>
    <w:rsid w:val="00150EFB"/>
    <w:rsid w:val="00152263"/>
    <w:rsid w:val="00152865"/>
    <w:rsid w:val="00152A17"/>
    <w:rsid w:val="00156B4B"/>
    <w:rsid w:val="00157052"/>
    <w:rsid w:val="00162E81"/>
    <w:rsid w:val="0016340C"/>
    <w:rsid w:val="00164045"/>
    <w:rsid w:val="00164A72"/>
    <w:rsid w:val="00165A0E"/>
    <w:rsid w:val="0016614E"/>
    <w:rsid w:val="00167546"/>
    <w:rsid w:val="00167F89"/>
    <w:rsid w:val="0017108E"/>
    <w:rsid w:val="00171BA7"/>
    <w:rsid w:val="001742C0"/>
    <w:rsid w:val="0017459F"/>
    <w:rsid w:val="00174BC4"/>
    <w:rsid w:val="00175A47"/>
    <w:rsid w:val="00181562"/>
    <w:rsid w:val="00182366"/>
    <w:rsid w:val="00182E11"/>
    <w:rsid w:val="00186A62"/>
    <w:rsid w:val="00186C7D"/>
    <w:rsid w:val="00186D3C"/>
    <w:rsid w:val="00187E8F"/>
    <w:rsid w:val="00190283"/>
    <w:rsid w:val="0019263A"/>
    <w:rsid w:val="001927F2"/>
    <w:rsid w:val="0019489C"/>
    <w:rsid w:val="00194F8D"/>
    <w:rsid w:val="00196305"/>
    <w:rsid w:val="001966A6"/>
    <w:rsid w:val="00197505"/>
    <w:rsid w:val="001A07C6"/>
    <w:rsid w:val="001A2916"/>
    <w:rsid w:val="001A2BC0"/>
    <w:rsid w:val="001A3415"/>
    <w:rsid w:val="001A48D6"/>
    <w:rsid w:val="001A509F"/>
    <w:rsid w:val="001A533B"/>
    <w:rsid w:val="001A60FC"/>
    <w:rsid w:val="001A6BF2"/>
    <w:rsid w:val="001A6F12"/>
    <w:rsid w:val="001B0011"/>
    <w:rsid w:val="001B10B3"/>
    <w:rsid w:val="001B1300"/>
    <w:rsid w:val="001B2BF1"/>
    <w:rsid w:val="001B5917"/>
    <w:rsid w:val="001B6A22"/>
    <w:rsid w:val="001B6BE4"/>
    <w:rsid w:val="001C17A1"/>
    <w:rsid w:val="001C1A46"/>
    <w:rsid w:val="001C2D86"/>
    <w:rsid w:val="001C378D"/>
    <w:rsid w:val="001C6444"/>
    <w:rsid w:val="001D1A3E"/>
    <w:rsid w:val="001D1F16"/>
    <w:rsid w:val="001D26B4"/>
    <w:rsid w:val="001D39C4"/>
    <w:rsid w:val="001D3AE0"/>
    <w:rsid w:val="001D5A42"/>
    <w:rsid w:val="001D6006"/>
    <w:rsid w:val="001D7B43"/>
    <w:rsid w:val="001E2D9D"/>
    <w:rsid w:val="001E3EBE"/>
    <w:rsid w:val="001E4D71"/>
    <w:rsid w:val="001F07A9"/>
    <w:rsid w:val="001F116E"/>
    <w:rsid w:val="001F1A82"/>
    <w:rsid w:val="001F2957"/>
    <w:rsid w:val="001F46CC"/>
    <w:rsid w:val="001F6965"/>
    <w:rsid w:val="002009BF"/>
    <w:rsid w:val="00202806"/>
    <w:rsid w:val="00203C90"/>
    <w:rsid w:val="00204FF8"/>
    <w:rsid w:val="0020542B"/>
    <w:rsid w:val="00206063"/>
    <w:rsid w:val="00211BD3"/>
    <w:rsid w:val="002123EE"/>
    <w:rsid w:val="00212A63"/>
    <w:rsid w:val="00212EE0"/>
    <w:rsid w:val="002132A3"/>
    <w:rsid w:val="00216B92"/>
    <w:rsid w:val="002176DF"/>
    <w:rsid w:val="0021779A"/>
    <w:rsid w:val="00220A47"/>
    <w:rsid w:val="00222B2F"/>
    <w:rsid w:val="00222C08"/>
    <w:rsid w:val="0022431B"/>
    <w:rsid w:val="00224988"/>
    <w:rsid w:val="00224A11"/>
    <w:rsid w:val="002251B8"/>
    <w:rsid w:val="00225ADF"/>
    <w:rsid w:val="002307DC"/>
    <w:rsid w:val="00231867"/>
    <w:rsid w:val="00231A30"/>
    <w:rsid w:val="00233AF2"/>
    <w:rsid w:val="00235371"/>
    <w:rsid w:val="002368BD"/>
    <w:rsid w:val="00236EF8"/>
    <w:rsid w:val="00237698"/>
    <w:rsid w:val="002378A9"/>
    <w:rsid w:val="00250324"/>
    <w:rsid w:val="002524D3"/>
    <w:rsid w:val="0025335D"/>
    <w:rsid w:val="00253EB5"/>
    <w:rsid w:val="0025480C"/>
    <w:rsid w:val="00260471"/>
    <w:rsid w:val="00262D1D"/>
    <w:rsid w:val="00263C2C"/>
    <w:rsid w:val="00263E88"/>
    <w:rsid w:val="00266DDF"/>
    <w:rsid w:val="00271D4D"/>
    <w:rsid w:val="00271E13"/>
    <w:rsid w:val="00271E39"/>
    <w:rsid w:val="00274DEF"/>
    <w:rsid w:val="00277553"/>
    <w:rsid w:val="002800F2"/>
    <w:rsid w:val="00281A8E"/>
    <w:rsid w:val="002824B7"/>
    <w:rsid w:val="002868B3"/>
    <w:rsid w:val="00286CE0"/>
    <w:rsid w:val="0029076A"/>
    <w:rsid w:val="0029167F"/>
    <w:rsid w:val="00293AB8"/>
    <w:rsid w:val="002944CB"/>
    <w:rsid w:val="0029589C"/>
    <w:rsid w:val="00295B8A"/>
    <w:rsid w:val="002960FB"/>
    <w:rsid w:val="002A0E04"/>
    <w:rsid w:val="002A140D"/>
    <w:rsid w:val="002A1920"/>
    <w:rsid w:val="002A34DC"/>
    <w:rsid w:val="002A3F1C"/>
    <w:rsid w:val="002A76C7"/>
    <w:rsid w:val="002A7D41"/>
    <w:rsid w:val="002B351D"/>
    <w:rsid w:val="002B4758"/>
    <w:rsid w:val="002B4BD4"/>
    <w:rsid w:val="002B6222"/>
    <w:rsid w:val="002B7DC1"/>
    <w:rsid w:val="002C052C"/>
    <w:rsid w:val="002C06B9"/>
    <w:rsid w:val="002C36BA"/>
    <w:rsid w:val="002C3E9B"/>
    <w:rsid w:val="002C43B5"/>
    <w:rsid w:val="002C47DA"/>
    <w:rsid w:val="002C5852"/>
    <w:rsid w:val="002C7FDE"/>
    <w:rsid w:val="002D3B74"/>
    <w:rsid w:val="002D744F"/>
    <w:rsid w:val="002E026F"/>
    <w:rsid w:val="002E1D16"/>
    <w:rsid w:val="002E321E"/>
    <w:rsid w:val="002E35D7"/>
    <w:rsid w:val="002E3721"/>
    <w:rsid w:val="002E4039"/>
    <w:rsid w:val="002E406D"/>
    <w:rsid w:val="002E40C9"/>
    <w:rsid w:val="002E6F80"/>
    <w:rsid w:val="002E78B8"/>
    <w:rsid w:val="002F25D8"/>
    <w:rsid w:val="002F43CC"/>
    <w:rsid w:val="002F48F8"/>
    <w:rsid w:val="002F56FE"/>
    <w:rsid w:val="002F6CFD"/>
    <w:rsid w:val="002F76D9"/>
    <w:rsid w:val="002F7878"/>
    <w:rsid w:val="00302A30"/>
    <w:rsid w:val="00303132"/>
    <w:rsid w:val="0030344C"/>
    <w:rsid w:val="00305EE2"/>
    <w:rsid w:val="003100E4"/>
    <w:rsid w:val="003156BA"/>
    <w:rsid w:val="00315AB5"/>
    <w:rsid w:val="00315C03"/>
    <w:rsid w:val="00316723"/>
    <w:rsid w:val="00317041"/>
    <w:rsid w:val="00320E5B"/>
    <w:rsid w:val="0032232A"/>
    <w:rsid w:val="00323698"/>
    <w:rsid w:val="00324275"/>
    <w:rsid w:val="00324652"/>
    <w:rsid w:val="00324874"/>
    <w:rsid w:val="00325893"/>
    <w:rsid w:val="00326E4A"/>
    <w:rsid w:val="0032794E"/>
    <w:rsid w:val="003333B5"/>
    <w:rsid w:val="00333FFE"/>
    <w:rsid w:val="0033611C"/>
    <w:rsid w:val="00337EE8"/>
    <w:rsid w:val="00338BA2"/>
    <w:rsid w:val="00342339"/>
    <w:rsid w:val="00342498"/>
    <w:rsid w:val="003427E1"/>
    <w:rsid w:val="00343475"/>
    <w:rsid w:val="00343C61"/>
    <w:rsid w:val="00343E6D"/>
    <w:rsid w:val="00346424"/>
    <w:rsid w:val="00346CB7"/>
    <w:rsid w:val="003502C9"/>
    <w:rsid w:val="00352B93"/>
    <w:rsid w:val="00353010"/>
    <w:rsid w:val="00353D36"/>
    <w:rsid w:val="00353FE7"/>
    <w:rsid w:val="00354079"/>
    <w:rsid w:val="003556DA"/>
    <w:rsid w:val="00356FA0"/>
    <w:rsid w:val="003572EA"/>
    <w:rsid w:val="003578E2"/>
    <w:rsid w:val="00361C29"/>
    <w:rsid w:val="00362C84"/>
    <w:rsid w:val="00362E56"/>
    <w:rsid w:val="00363017"/>
    <w:rsid w:val="00363807"/>
    <w:rsid w:val="00363EF8"/>
    <w:rsid w:val="00366191"/>
    <w:rsid w:val="00366658"/>
    <w:rsid w:val="00367F8B"/>
    <w:rsid w:val="00370AEF"/>
    <w:rsid w:val="00370C50"/>
    <w:rsid w:val="00370CC2"/>
    <w:rsid w:val="00371855"/>
    <w:rsid w:val="0037191B"/>
    <w:rsid w:val="00375AC2"/>
    <w:rsid w:val="00376BF7"/>
    <w:rsid w:val="00376DBA"/>
    <w:rsid w:val="00376E54"/>
    <w:rsid w:val="00380E01"/>
    <w:rsid w:val="0038116B"/>
    <w:rsid w:val="0038187A"/>
    <w:rsid w:val="00381BD8"/>
    <w:rsid w:val="003838F0"/>
    <w:rsid w:val="0038393C"/>
    <w:rsid w:val="003856FF"/>
    <w:rsid w:val="003866A9"/>
    <w:rsid w:val="0039019C"/>
    <w:rsid w:val="00390D23"/>
    <w:rsid w:val="00390DB8"/>
    <w:rsid w:val="00392B46"/>
    <w:rsid w:val="00393016"/>
    <w:rsid w:val="00393140"/>
    <w:rsid w:val="00393F29"/>
    <w:rsid w:val="00393F66"/>
    <w:rsid w:val="00395098"/>
    <w:rsid w:val="00396576"/>
    <w:rsid w:val="003A11D8"/>
    <w:rsid w:val="003A1635"/>
    <w:rsid w:val="003A5156"/>
    <w:rsid w:val="003A5A55"/>
    <w:rsid w:val="003A70FC"/>
    <w:rsid w:val="003B0B50"/>
    <w:rsid w:val="003B14E2"/>
    <w:rsid w:val="003B283A"/>
    <w:rsid w:val="003B32B4"/>
    <w:rsid w:val="003B3D6F"/>
    <w:rsid w:val="003B5AB0"/>
    <w:rsid w:val="003B612A"/>
    <w:rsid w:val="003B70E0"/>
    <w:rsid w:val="003C029C"/>
    <w:rsid w:val="003C0F7F"/>
    <w:rsid w:val="003C1708"/>
    <w:rsid w:val="003C35B5"/>
    <w:rsid w:val="003C44B5"/>
    <w:rsid w:val="003C4657"/>
    <w:rsid w:val="003C66EC"/>
    <w:rsid w:val="003D40F6"/>
    <w:rsid w:val="003D44C9"/>
    <w:rsid w:val="003D4F1D"/>
    <w:rsid w:val="003D4FB8"/>
    <w:rsid w:val="003D4FE4"/>
    <w:rsid w:val="003D53F7"/>
    <w:rsid w:val="003D602C"/>
    <w:rsid w:val="003D6E93"/>
    <w:rsid w:val="003D6ECB"/>
    <w:rsid w:val="003E1645"/>
    <w:rsid w:val="003E4BFE"/>
    <w:rsid w:val="003E5207"/>
    <w:rsid w:val="003E5832"/>
    <w:rsid w:val="003E6298"/>
    <w:rsid w:val="003E67B4"/>
    <w:rsid w:val="003E7271"/>
    <w:rsid w:val="003E794E"/>
    <w:rsid w:val="003E7AE3"/>
    <w:rsid w:val="003F16DD"/>
    <w:rsid w:val="003F20A0"/>
    <w:rsid w:val="003F2419"/>
    <w:rsid w:val="003F2DE9"/>
    <w:rsid w:val="003F630C"/>
    <w:rsid w:val="003F6E91"/>
    <w:rsid w:val="003F7271"/>
    <w:rsid w:val="003F7B28"/>
    <w:rsid w:val="0040018A"/>
    <w:rsid w:val="00401C40"/>
    <w:rsid w:val="004042AE"/>
    <w:rsid w:val="00405D4C"/>
    <w:rsid w:val="00406A3F"/>
    <w:rsid w:val="004075BE"/>
    <w:rsid w:val="00407896"/>
    <w:rsid w:val="004110F7"/>
    <w:rsid w:val="00412358"/>
    <w:rsid w:val="0041278C"/>
    <w:rsid w:val="00415895"/>
    <w:rsid w:val="00416B48"/>
    <w:rsid w:val="00417F53"/>
    <w:rsid w:val="00424B92"/>
    <w:rsid w:val="0042616B"/>
    <w:rsid w:val="00426D1E"/>
    <w:rsid w:val="00427BAE"/>
    <w:rsid w:val="00427C0E"/>
    <w:rsid w:val="00430C91"/>
    <w:rsid w:val="00431780"/>
    <w:rsid w:val="00431C4E"/>
    <w:rsid w:val="00431D6E"/>
    <w:rsid w:val="00433CA6"/>
    <w:rsid w:val="00442CF5"/>
    <w:rsid w:val="00443572"/>
    <w:rsid w:val="004461EC"/>
    <w:rsid w:val="00446555"/>
    <w:rsid w:val="00446CDD"/>
    <w:rsid w:val="00452396"/>
    <w:rsid w:val="00452D15"/>
    <w:rsid w:val="004530FA"/>
    <w:rsid w:val="004568E1"/>
    <w:rsid w:val="00457A4C"/>
    <w:rsid w:val="00464994"/>
    <w:rsid w:val="0046579F"/>
    <w:rsid w:val="004661BF"/>
    <w:rsid w:val="00466CFC"/>
    <w:rsid w:val="004675B7"/>
    <w:rsid w:val="00471181"/>
    <w:rsid w:val="004719CD"/>
    <w:rsid w:val="00471ED5"/>
    <w:rsid w:val="00472354"/>
    <w:rsid w:val="0047249D"/>
    <w:rsid w:val="0047407A"/>
    <w:rsid w:val="004751F0"/>
    <w:rsid w:val="004766DC"/>
    <w:rsid w:val="00476764"/>
    <w:rsid w:val="004772A6"/>
    <w:rsid w:val="00480B0D"/>
    <w:rsid w:val="00482C54"/>
    <w:rsid w:val="0048322A"/>
    <w:rsid w:val="00483244"/>
    <w:rsid w:val="00483AB7"/>
    <w:rsid w:val="004840B3"/>
    <w:rsid w:val="00484D77"/>
    <w:rsid w:val="00485810"/>
    <w:rsid w:val="00485DD9"/>
    <w:rsid w:val="00486D28"/>
    <w:rsid w:val="00487AFD"/>
    <w:rsid w:val="00490BD7"/>
    <w:rsid w:val="00491295"/>
    <w:rsid w:val="00491C00"/>
    <w:rsid w:val="00492E4E"/>
    <w:rsid w:val="00495406"/>
    <w:rsid w:val="00495AEE"/>
    <w:rsid w:val="004965B7"/>
    <w:rsid w:val="00497276"/>
    <w:rsid w:val="004A041A"/>
    <w:rsid w:val="004A5115"/>
    <w:rsid w:val="004A7856"/>
    <w:rsid w:val="004B2A59"/>
    <w:rsid w:val="004B3520"/>
    <w:rsid w:val="004B3698"/>
    <w:rsid w:val="004B53F5"/>
    <w:rsid w:val="004B6FFD"/>
    <w:rsid w:val="004B7DA6"/>
    <w:rsid w:val="004C5632"/>
    <w:rsid w:val="004C796E"/>
    <w:rsid w:val="004C7D81"/>
    <w:rsid w:val="004D204A"/>
    <w:rsid w:val="004D276D"/>
    <w:rsid w:val="004D5204"/>
    <w:rsid w:val="004D7C60"/>
    <w:rsid w:val="004E0311"/>
    <w:rsid w:val="004E050A"/>
    <w:rsid w:val="004E0AEF"/>
    <w:rsid w:val="004E10B8"/>
    <w:rsid w:val="004E142D"/>
    <w:rsid w:val="004E4326"/>
    <w:rsid w:val="004E5072"/>
    <w:rsid w:val="004E65E8"/>
    <w:rsid w:val="004F06AB"/>
    <w:rsid w:val="004F13B8"/>
    <w:rsid w:val="004F1481"/>
    <w:rsid w:val="004F19B7"/>
    <w:rsid w:val="004F1A65"/>
    <w:rsid w:val="004F302A"/>
    <w:rsid w:val="004F3E99"/>
    <w:rsid w:val="004F4333"/>
    <w:rsid w:val="004F4793"/>
    <w:rsid w:val="004F4B49"/>
    <w:rsid w:val="004F5305"/>
    <w:rsid w:val="004F73C1"/>
    <w:rsid w:val="005017A3"/>
    <w:rsid w:val="00502810"/>
    <w:rsid w:val="005059B6"/>
    <w:rsid w:val="00505AEE"/>
    <w:rsid w:val="00505C90"/>
    <w:rsid w:val="00506BDF"/>
    <w:rsid w:val="00506D67"/>
    <w:rsid w:val="00506E18"/>
    <w:rsid w:val="00510F8B"/>
    <w:rsid w:val="0051176B"/>
    <w:rsid w:val="005121D8"/>
    <w:rsid w:val="005129BE"/>
    <w:rsid w:val="005134C5"/>
    <w:rsid w:val="005136C8"/>
    <w:rsid w:val="005138D7"/>
    <w:rsid w:val="005141BE"/>
    <w:rsid w:val="00514B4D"/>
    <w:rsid w:val="00515514"/>
    <w:rsid w:val="005162DC"/>
    <w:rsid w:val="00516E0E"/>
    <w:rsid w:val="00517726"/>
    <w:rsid w:val="0052022E"/>
    <w:rsid w:val="00520B73"/>
    <w:rsid w:val="005213AB"/>
    <w:rsid w:val="00522974"/>
    <w:rsid w:val="0052304E"/>
    <w:rsid w:val="00523512"/>
    <w:rsid w:val="005248D4"/>
    <w:rsid w:val="00524C51"/>
    <w:rsid w:val="00533AFD"/>
    <w:rsid w:val="00533FBA"/>
    <w:rsid w:val="00535616"/>
    <w:rsid w:val="00536934"/>
    <w:rsid w:val="00537D2F"/>
    <w:rsid w:val="0054011D"/>
    <w:rsid w:val="00541485"/>
    <w:rsid w:val="00541BF5"/>
    <w:rsid w:val="00542927"/>
    <w:rsid w:val="005432BA"/>
    <w:rsid w:val="00544A31"/>
    <w:rsid w:val="005460BF"/>
    <w:rsid w:val="00546E1E"/>
    <w:rsid w:val="00546FE4"/>
    <w:rsid w:val="0055042E"/>
    <w:rsid w:val="005526A5"/>
    <w:rsid w:val="00553026"/>
    <w:rsid w:val="00555646"/>
    <w:rsid w:val="00555E07"/>
    <w:rsid w:val="005563BB"/>
    <w:rsid w:val="005605B2"/>
    <w:rsid w:val="00563632"/>
    <w:rsid w:val="00563DAC"/>
    <w:rsid w:val="00564527"/>
    <w:rsid w:val="00564D87"/>
    <w:rsid w:val="00567347"/>
    <w:rsid w:val="0056785A"/>
    <w:rsid w:val="00567F8B"/>
    <w:rsid w:val="0057154B"/>
    <w:rsid w:val="00573540"/>
    <w:rsid w:val="005738F4"/>
    <w:rsid w:val="00574084"/>
    <w:rsid w:val="0057642C"/>
    <w:rsid w:val="00576AFF"/>
    <w:rsid w:val="00576D66"/>
    <w:rsid w:val="00577EDB"/>
    <w:rsid w:val="00582909"/>
    <w:rsid w:val="005841CC"/>
    <w:rsid w:val="0058641C"/>
    <w:rsid w:val="005879C8"/>
    <w:rsid w:val="00592CB3"/>
    <w:rsid w:val="00593430"/>
    <w:rsid w:val="00594FCB"/>
    <w:rsid w:val="0059620C"/>
    <w:rsid w:val="00597054"/>
    <w:rsid w:val="005A0906"/>
    <w:rsid w:val="005A183A"/>
    <w:rsid w:val="005A1ED1"/>
    <w:rsid w:val="005A1EF3"/>
    <w:rsid w:val="005A20DA"/>
    <w:rsid w:val="005A37C7"/>
    <w:rsid w:val="005A3D8F"/>
    <w:rsid w:val="005A4854"/>
    <w:rsid w:val="005A57EF"/>
    <w:rsid w:val="005A5EC6"/>
    <w:rsid w:val="005A6A49"/>
    <w:rsid w:val="005A7061"/>
    <w:rsid w:val="005A7E92"/>
    <w:rsid w:val="005B0F11"/>
    <w:rsid w:val="005B21A4"/>
    <w:rsid w:val="005B43D3"/>
    <w:rsid w:val="005B4589"/>
    <w:rsid w:val="005B742E"/>
    <w:rsid w:val="005B7A2E"/>
    <w:rsid w:val="005C0189"/>
    <w:rsid w:val="005C03F5"/>
    <w:rsid w:val="005C0CFF"/>
    <w:rsid w:val="005C2644"/>
    <w:rsid w:val="005C2D96"/>
    <w:rsid w:val="005C3149"/>
    <w:rsid w:val="005C3C7A"/>
    <w:rsid w:val="005C3E28"/>
    <w:rsid w:val="005C511A"/>
    <w:rsid w:val="005C55B4"/>
    <w:rsid w:val="005C5706"/>
    <w:rsid w:val="005C5806"/>
    <w:rsid w:val="005C789E"/>
    <w:rsid w:val="005C7A1D"/>
    <w:rsid w:val="005C7C88"/>
    <w:rsid w:val="005D0B36"/>
    <w:rsid w:val="005D176D"/>
    <w:rsid w:val="005D1DDF"/>
    <w:rsid w:val="005D29B0"/>
    <w:rsid w:val="005D3C36"/>
    <w:rsid w:val="005D3D11"/>
    <w:rsid w:val="005D4D22"/>
    <w:rsid w:val="005D5A22"/>
    <w:rsid w:val="005D7B30"/>
    <w:rsid w:val="005E078A"/>
    <w:rsid w:val="005E1EA9"/>
    <w:rsid w:val="005E2A4F"/>
    <w:rsid w:val="005E30CA"/>
    <w:rsid w:val="005E403B"/>
    <w:rsid w:val="005E479B"/>
    <w:rsid w:val="005E51FA"/>
    <w:rsid w:val="005E63D4"/>
    <w:rsid w:val="005E65A4"/>
    <w:rsid w:val="005E75B3"/>
    <w:rsid w:val="005E783A"/>
    <w:rsid w:val="005F0D2E"/>
    <w:rsid w:val="005F217C"/>
    <w:rsid w:val="005F3486"/>
    <w:rsid w:val="005F397D"/>
    <w:rsid w:val="005F3B79"/>
    <w:rsid w:val="005F4F90"/>
    <w:rsid w:val="005F6C4D"/>
    <w:rsid w:val="005F7C90"/>
    <w:rsid w:val="0060200A"/>
    <w:rsid w:val="00602A03"/>
    <w:rsid w:val="00603480"/>
    <w:rsid w:val="006037C3"/>
    <w:rsid w:val="006046C2"/>
    <w:rsid w:val="00605274"/>
    <w:rsid w:val="00607D1D"/>
    <w:rsid w:val="00610D74"/>
    <w:rsid w:val="00610ECE"/>
    <w:rsid w:val="0061223F"/>
    <w:rsid w:val="00612D7B"/>
    <w:rsid w:val="00613014"/>
    <w:rsid w:val="00613304"/>
    <w:rsid w:val="00613FAE"/>
    <w:rsid w:val="006176F6"/>
    <w:rsid w:val="0062086E"/>
    <w:rsid w:val="00620AE9"/>
    <w:rsid w:val="00622636"/>
    <w:rsid w:val="00622CE3"/>
    <w:rsid w:val="00622DF0"/>
    <w:rsid w:val="006234C4"/>
    <w:rsid w:val="006253D2"/>
    <w:rsid w:val="006264DF"/>
    <w:rsid w:val="006270F3"/>
    <w:rsid w:val="00627BEF"/>
    <w:rsid w:val="0063246E"/>
    <w:rsid w:val="00633666"/>
    <w:rsid w:val="00635124"/>
    <w:rsid w:val="0063616D"/>
    <w:rsid w:val="006363EE"/>
    <w:rsid w:val="006368B5"/>
    <w:rsid w:val="006372B0"/>
    <w:rsid w:val="00637FE5"/>
    <w:rsid w:val="0064006C"/>
    <w:rsid w:val="00640E87"/>
    <w:rsid w:val="006444AE"/>
    <w:rsid w:val="00645C4D"/>
    <w:rsid w:val="00645CEF"/>
    <w:rsid w:val="00645FDA"/>
    <w:rsid w:val="00646B86"/>
    <w:rsid w:val="00650015"/>
    <w:rsid w:val="00650386"/>
    <w:rsid w:val="00650D81"/>
    <w:rsid w:val="00650E53"/>
    <w:rsid w:val="00653A31"/>
    <w:rsid w:val="00653CA0"/>
    <w:rsid w:val="006541F0"/>
    <w:rsid w:val="00656BDF"/>
    <w:rsid w:val="00657479"/>
    <w:rsid w:val="00660817"/>
    <w:rsid w:val="00660E44"/>
    <w:rsid w:val="00662675"/>
    <w:rsid w:val="006629D5"/>
    <w:rsid w:val="006647E0"/>
    <w:rsid w:val="0066651E"/>
    <w:rsid w:val="00667C22"/>
    <w:rsid w:val="00671F33"/>
    <w:rsid w:val="00676AEA"/>
    <w:rsid w:val="0068042B"/>
    <w:rsid w:val="006809D0"/>
    <w:rsid w:val="00682126"/>
    <w:rsid w:val="00683A39"/>
    <w:rsid w:val="006862AB"/>
    <w:rsid w:val="00686518"/>
    <w:rsid w:val="00686B35"/>
    <w:rsid w:val="00686E4E"/>
    <w:rsid w:val="00687DAF"/>
    <w:rsid w:val="00690451"/>
    <w:rsid w:val="00690EAC"/>
    <w:rsid w:val="006910C1"/>
    <w:rsid w:val="006914A0"/>
    <w:rsid w:val="0069244D"/>
    <w:rsid w:val="00692F99"/>
    <w:rsid w:val="006932FC"/>
    <w:rsid w:val="00693C00"/>
    <w:rsid w:val="00694795"/>
    <w:rsid w:val="00695149"/>
    <w:rsid w:val="0069558F"/>
    <w:rsid w:val="006A1B99"/>
    <w:rsid w:val="006A26F5"/>
    <w:rsid w:val="006A337D"/>
    <w:rsid w:val="006A5DFC"/>
    <w:rsid w:val="006A6061"/>
    <w:rsid w:val="006A6550"/>
    <w:rsid w:val="006A6EA1"/>
    <w:rsid w:val="006A766C"/>
    <w:rsid w:val="006B052E"/>
    <w:rsid w:val="006B0C5A"/>
    <w:rsid w:val="006B11CB"/>
    <w:rsid w:val="006B32A7"/>
    <w:rsid w:val="006B42A7"/>
    <w:rsid w:val="006B4AC5"/>
    <w:rsid w:val="006B4E9F"/>
    <w:rsid w:val="006B55BC"/>
    <w:rsid w:val="006B5ED5"/>
    <w:rsid w:val="006B6CF7"/>
    <w:rsid w:val="006B7580"/>
    <w:rsid w:val="006B7B62"/>
    <w:rsid w:val="006C52C1"/>
    <w:rsid w:val="006C6D41"/>
    <w:rsid w:val="006C7084"/>
    <w:rsid w:val="006C7B8A"/>
    <w:rsid w:val="006D00AF"/>
    <w:rsid w:val="006D1195"/>
    <w:rsid w:val="006D2DBC"/>
    <w:rsid w:val="006D40DE"/>
    <w:rsid w:val="006D4F5E"/>
    <w:rsid w:val="006D5605"/>
    <w:rsid w:val="006D7375"/>
    <w:rsid w:val="006E17CD"/>
    <w:rsid w:val="006E2158"/>
    <w:rsid w:val="006E217F"/>
    <w:rsid w:val="006E224D"/>
    <w:rsid w:val="006E2A62"/>
    <w:rsid w:val="006E3E76"/>
    <w:rsid w:val="006E3F98"/>
    <w:rsid w:val="006E424A"/>
    <w:rsid w:val="006E5207"/>
    <w:rsid w:val="006E6D60"/>
    <w:rsid w:val="006E77FD"/>
    <w:rsid w:val="006F043A"/>
    <w:rsid w:val="006F16E0"/>
    <w:rsid w:val="006F3E26"/>
    <w:rsid w:val="006F4222"/>
    <w:rsid w:val="006F6B47"/>
    <w:rsid w:val="006F6DEA"/>
    <w:rsid w:val="00700CCD"/>
    <w:rsid w:val="00701EA5"/>
    <w:rsid w:val="007043AD"/>
    <w:rsid w:val="00706C04"/>
    <w:rsid w:val="0071131C"/>
    <w:rsid w:val="0071226B"/>
    <w:rsid w:val="00713465"/>
    <w:rsid w:val="00713697"/>
    <w:rsid w:val="0071395F"/>
    <w:rsid w:val="00713A4F"/>
    <w:rsid w:val="00713F5B"/>
    <w:rsid w:val="00715521"/>
    <w:rsid w:val="00715C9B"/>
    <w:rsid w:val="00716033"/>
    <w:rsid w:val="00716FC7"/>
    <w:rsid w:val="007178A2"/>
    <w:rsid w:val="00717D2E"/>
    <w:rsid w:val="00720D32"/>
    <w:rsid w:val="00723D38"/>
    <w:rsid w:val="00726CAF"/>
    <w:rsid w:val="00727E11"/>
    <w:rsid w:val="00727FFD"/>
    <w:rsid w:val="00737C01"/>
    <w:rsid w:val="00737C7B"/>
    <w:rsid w:val="0074074F"/>
    <w:rsid w:val="00740AF9"/>
    <w:rsid w:val="0074131C"/>
    <w:rsid w:val="0074388D"/>
    <w:rsid w:val="007441F5"/>
    <w:rsid w:val="007457FF"/>
    <w:rsid w:val="00750177"/>
    <w:rsid w:val="00750741"/>
    <w:rsid w:val="00751BA1"/>
    <w:rsid w:val="007523C0"/>
    <w:rsid w:val="00752698"/>
    <w:rsid w:val="0075343E"/>
    <w:rsid w:val="0075593C"/>
    <w:rsid w:val="00755B7D"/>
    <w:rsid w:val="00757930"/>
    <w:rsid w:val="00760D0C"/>
    <w:rsid w:val="00761045"/>
    <w:rsid w:val="00761DB5"/>
    <w:rsid w:val="00762A91"/>
    <w:rsid w:val="00763CDB"/>
    <w:rsid w:val="00765210"/>
    <w:rsid w:val="00767B11"/>
    <w:rsid w:val="007720FE"/>
    <w:rsid w:val="00773A2E"/>
    <w:rsid w:val="00774604"/>
    <w:rsid w:val="00774616"/>
    <w:rsid w:val="00775E68"/>
    <w:rsid w:val="00777594"/>
    <w:rsid w:val="00777DF4"/>
    <w:rsid w:val="00780996"/>
    <w:rsid w:val="00782915"/>
    <w:rsid w:val="00782BE1"/>
    <w:rsid w:val="00787744"/>
    <w:rsid w:val="00787E36"/>
    <w:rsid w:val="0079018A"/>
    <w:rsid w:val="00792C6C"/>
    <w:rsid w:val="007932AA"/>
    <w:rsid w:val="007948EA"/>
    <w:rsid w:val="00797CA7"/>
    <w:rsid w:val="007A0167"/>
    <w:rsid w:val="007A0407"/>
    <w:rsid w:val="007A3596"/>
    <w:rsid w:val="007A398B"/>
    <w:rsid w:val="007A3DC3"/>
    <w:rsid w:val="007A7CA3"/>
    <w:rsid w:val="007B21C1"/>
    <w:rsid w:val="007B4B53"/>
    <w:rsid w:val="007B616F"/>
    <w:rsid w:val="007B701D"/>
    <w:rsid w:val="007C163A"/>
    <w:rsid w:val="007C2748"/>
    <w:rsid w:val="007C3F7B"/>
    <w:rsid w:val="007C48CA"/>
    <w:rsid w:val="007C48ED"/>
    <w:rsid w:val="007C5105"/>
    <w:rsid w:val="007C63E3"/>
    <w:rsid w:val="007D0810"/>
    <w:rsid w:val="007D2424"/>
    <w:rsid w:val="007D2DC3"/>
    <w:rsid w:val="007D319B"/>
    <w:rsid w:val="007D39C4"/>
    <w:rsid w:val="007D5A15"/>
    <w:rsid w:val="007D5CD9"/>
    <w:rsid w:val="007E3B0E"/>
    <w:rsid w:val="007E3BE5"/>
    <w:rsid w:val="007E5383"/>
    <w:rsid w:val="007E59E3"/>
    <w:rsid w:val="007E74C5"/>
    <w:rsid w:val="007E7C80"/>
    <w:rsid w:val="007F254F"/>
    <w:rsid w:val="007F2E4B"/>
    <w:rsid w:val="007F3EAE"/>
    <w:rsid w:val="007F5371"/>
    <w:rsid w:val="007F5FE3"/>
    <w:rsid w:val="007F6B4F"/>
    <w:rsid w:val="007F6CD0"/>
    <w:rsid w:val="007F6DB3"/>
    <w:rsid w:val="007F7BC8"/>
    <w:rsid w:val="00801758"/>
    <w:rsid w:val="00801D49"/>
    <w:rsid w:val="008059C2"/>
    <w:rsid w:val="00806DB3"/>
    <w:rsid w:val="00807C27"/>
    <w:rsid w:val="00807D6F"/>
    <w:rsid w:val="00810307"/>
    <w:rsid w:val="00811AF7"/>
    <w:rsid w:val="0081231A"/>
    <w:rsid w:val="008134BC"/>
    <w:rsid w:val="00813665"/>
    <w:rsid w:val="00814037"/>
    <w:rsid w:val="00814507"/>
    <w:rsid w:val="00814CC3"/>
    <w:rsid w:val="00814F23"/>
    <w:rsid w:val="008162E9"/>
    <w:rsid w:val="00817419"/>
    <w:rsid w:val="00817877"/>
    <w:rsid w:val="00817D62"/>
    <w:rsid w:val="00820074"/>
    <w:rsid w:val="00821B22"/>
    <w:rsid w:val="00825104"/>
    <w:rsid w:val="00825FC1"/>
    <w:rsid w:val="00827F3B"/>
    <w:rsid w:val="008308D0"/>
    <w:rsid w:val="00831B0C"/>
    <w:rsid w:val="008335C4"/>
    <w:rsid w:val="008335DF"/>
    <w:rsid w:val="00834A1C"/>
    <w:rsid w:val="00835819"/>
    <w:rsid w:val="00836D6F"/>
    <w:rsid w:val="00840785"/>
    <w:rsid w:val="008426C9"/>
    <w:rsid w:val="00845A44"/>
    <w:rsid w:val="00846890"/>
    <w:rsid w:val="00846936"/>
    <w:rsid w:val="00846A8F"/>
    <w:rsid w:val="00846D4C"/>
    <w:rsid w:val="0085019B"/>
    <w:rsid w:val="00850543"/>
    <w:rsid w:val="008515A8"/>
    <w:rsid w:val="008527F1"/>
    <w:rsid w:val="00853E87"/>
    <w:rsid w:val="00854AF8"/>
    <w:rsid w:val="00854B0D"/>
    <w:rsid w:val="008551ED"/>
    <w:rsid w:val="00855573"/>
    <w:rsid w:val="0085582F"/>
    <w:rsid w:val="00856009"/>
    <w:rsid w:val="00856934"/>
    <w:rsid w:val="00856AD0"/>
    <w:rsid w:val="00862175"/>
    <w:rsid w:val="008650FF"/>
    <w:rsid w:val="008652D5"/>
    <w:rsid w:val="00866513"/>
    <w:rsid w:val="0087047C"/>
    <w:rsid w:val="00870958"/>
    <w:rsid w:val="0087188F"/>
    <w:rsid w:val="00872853"/>
    <w:rsid w:val="008737A7"/>
    <w:rsid w:val="008738B7"/>
    <w:rsid w:val="0087534A"/>
    <w:rsid w:val="008771BF"/>
    <w:rsid w:val="0087792C"/>
    <w:rsid w:val="008834CA"/>
    <w:rsid w:val="00883CEB"/>
    <w:rsid w:val="0088446D"/>
    <w:rsid w:val="00885832"/>
    <w:rsid w:val="008864D5"/>
    <w:rsid w:val="00886871"/>
    <w:rsid w:val="00886AD7"/>
    <w:rsid w:val="00891AB7"/>
    <w:rsid w:val="0089296F"/>
    <w:rsid w:val="008933AF"/>
    <w:rsid w:val="00896748"/>
    <w:rsid w:val="00897281"/>
    <w:rsid w:val="008A07FF"/>
    <w:rsid w:val="008A0AFC"/>
    <w:rsid w:val="008A1E98"/>
    <w:rsid w:val="008A49F0"/>
    <w:rsid w:val="008A7318"/>
    <w:rsid w:val="008A76C4"/>
    <w:rsid w:val="008B2F4C"/>
    <w:rsid w:val="008B3938"/>
    <w:rsid w:val="008B3DB6"/>
    <w:rsid w:val="008B4C8F"/>
    <w:rsid w:val="008B4E34"/>
    <w:rsid w:val="008B4F8F"/>
    <w:rsid w:val="008B6C48"/>
    <w:rsid w:val="008B6EE8"/>
    <w:rsid w:val="008B732A"/>
    <w:rsid w:val="008B7930"/>
    <w:rsid w:val="008B7BF3"/>
    <w:rsid w:val="008C118F"/>
    <w:rsid w:val="008C144F"/>
    <w:rsid w:val="008C1C53"/>
    <w:rsid w:val="008C2050"/>
    <w:rsid w:val="008C3201"/>
    <w:rsid w:val="008D0F63"/>
    <w:rsid w:val="008D2578"/>
    <w:rsid w:val="008D25DB"/>
    <w:rsid w:val="008D2980"/>
    <w:rsid w:val="008D306F"/>
    <w:rsid w:val="008D323A"/>
    <w:rsid w:val="008D556E"/>
    <w:rsid w:val="008D5828"/>
    <w:rsid w:val="008D6DA8"/>
    <w:rsid w:val="008D6F5A"/>
    <w:rsid w:val="008E15CC"/>
    <w:rsid w:val="008E210D"/>
    <w:rsid w:val="008E21C9"/>
    <w:rsid w:val="008E2E5D"/>
    <w:rsid w:val="008E4E61"/>
    <w:rsid w:val="008E66A1"/>
    <w:rsid w:val="008E6A69"/>
    <w:rsid w:val="008E6F4E"/>
    <w:rsid w:val="008E7447"/>
    <w:rsid w:val="008E7DBC"/>
    <w:rsid w:val="008F205B"/>
    <w:rsid w:val="008F3530"/>
    <w:rsid w:val="008F3535"/>
    <w:rsid w:val="008F4376"/>
    <w:rsid w:val="008F49EB"/>
    <w:rsid w:val="008F5B86"/>
    <w:rsid w:val="00900231"/>
    <w:rsid w:val="009012B8"/>
    <w:rsid w:val="00901966"/>
    <w:rsid w:val="009023EE"/>
    <w:rsid w:val="00902711"/>
    <w:rsid w:val="009031A9"/>
    <w:rsid w:val="00903FE0"/>
    <w:rsid w:val="00904A3E"/>
    <w:rsid w:val="00906DF0"/>
    <w:rsid w:val="00907B37"/>
    <w:rsid w:val="00911C48"/>
    <w:rsid w:val="00911DA4"/>
    <w:rsid w:val="00911F5E"/>
    <w:rsid w:val="009135B5"/>
    <w:rsid w:val="0091595D"/>
    <w:rsid w:val="00915BC1"/>
    <w:rsid w:val="00916024"/>
    <w:rsid w:val="00916880"/>
    <w:rsid w:val="00917218"/>
    <w:rsid w:val="00917E6E"/>
    <w:rsid w:val="009201CB"/>
    <w:rsid w:val="00921410"/>
    <w:rsid w:val="00921B41"/>
    <w:rsid w:val="00921BA0"/>
    <w:rsid w:val="0092250F"/>
    <w:rsid w:val="009251CF"/>
    <w:rsid w:val="00925D96"/>
    <w:rsid w:val="00927760"/>
    <w:rsid w:val="0093063E"/>
    <w:rsid w:val="00930676"/>
    <w:rsid w:val="00931D48"/>
    <w:rsid w:val="00932886"/>
    <w:rsid w:val="009425FA"/>
    <w:rsid w:val="00943ECF"/>
    <w:rsid w:val="00944450"/>
    <w:rsid w:val="009446BE"/>
    <w:rsid w:val="00944913"/>
    <w:rsid w:val="00944AC0"/>
    <w:rsid w:val="00946ACC"/>
    <w:rsid w:val="00946D42"/>
    <w:rsid w:val="0095215A"/>
    <w:rsid w:val="00952A2C"/>
    <w:rsid w:val="009537E2"/>
    <w:rsid w:val="00953DAD"/>
    <w:rsid w:val="00955058"/>
    <w:rsid w:val="00956574"/>
    <w:rsid w:val="00966328"/>
    <w:rsid w:val="0096680C"/>
    <w:rsid w:val="00971308"/>
    <w:rsid w:val="00971471"/>
    <w:rsid w:val="00972BBC"/>
    <w:rsid w:val="00972D35"/>
    <w:rsid w:val="00974C5C"/>
    <w:rsid w:val="00974E51"/>
    <w:rsid w:val="00974F8A"/>
    <w:rsid w:val="00975224"/>
    <w:rsid w:val="00977573"/>
    <w:rsid w:val="00977A4E"/>
    <w:rsid w:val="00980E8F"/>
    <w:rsid w:val="00982A99"/>
    <w:rsid w:val="00983010"/>
    <w:rsid w:val="00983441"/>
    <w:rsid w:val="009860CB"/>
    <w:rsid w:val="00990475"/>
    <w:rsid w:val="00991FBE"/>
    <w:rsid w:val="009933C3"/>
    <w:rsid w:val="009936B4"/>
    <w:rsid w:val="00994D08"/>
    <w:rsid w:val="00994F59"/>
    <w:rsid w:val="0099552D"/>
    <w:rsid w:val="0099718C"/>
    <w:rsid w:val="009A16E8"/>
    <w:rsid w:val="009B0C7C"/>
    <w:rsid w:val="009B1602"/>
    <w:rsid w:val="009B3AB3"/>
    <w:rsid w:val="009B42E1"/>
    <w:rsid w:val="009B49E5"/>
    <w:rsid w:val="009B5606"/>
    <w:rsid w:val="009B6D5B"/>
    <w:rsid w:val="009B7807"/>
    <w:rsid w:val="009C1B0E"/>
    <w:rsid w:val="009C2726"/>
    <w:rsid w:val="009C29E7"/>
    <w:rsid w:val="009C44A9"/>
    <w:rsid w:val="009C6D22"/>
    <w:rsid w:val="009C6D93"/>
    <w:rsid w:val="009C9CFE"/>
    <w:rsid w:val="009D09EF"/>
    <w:rsid w:val="009D30AE"/>
    <w:rsid w:val="009D40FD"/>
    <w:rsid w:val="009D6646"/>
    <w:rsid w:val="009E0F3A"/>
    <w:rsid w:val="009E1E5B"/>
    <w:rsid w:val="009E22F4"/>
    <w:rsid w:val="009E442B"/>
    <w:rsid w:val="009E59A1"/>
    <w:rsid w:val="009E6DB3"/>
    <w:rsid w:val="009F3DD7"/>
    <w:rsid w:val="009F3EF2"/>
    <w:rsid w:val="009F5244"/>
    <w:rsid w:val="009F62D7"/>
    <w:rsid w:val="009F7459"/>
    <w:rsid w:val="00A036B5"/>
    <w:rsid w:val="00A0446B"/>
    <w:rsid w:val="00A04BB6"/>
    <w:rsid w:val="00A1027A"/>
    <w:rsid w:val="00A10E01"/>
    <w:rsid w:val="00A1260C"/>
    <w:rsid w:val="00A13828"/>
    <w:rsid w:val="00A13ABD"/>
    <w:rsid w:val="00A14087"/>
    <w:rsid w:val="00A15C0C"/>
    <w:rsid w:val="00A1669D"/>
    <w:rsid w:val="00A1686B"/>
    <w:rsid w:val="00A17F01"/>
    <w:rsid w:val="00A22F35"/>
    <w:rsid w:val="00A233F5"/>
    <w:rsid w:val="00A24798"/>
    <w:rsid w:val="00A24F31"/>
    <w:rsid w:val="00A253BE"/>
    <w:rsid w:val="00A25D88"/>
    <w:rsid w:val="00A27A48"/>
    <w:rsid w:val="00A30D33"/>
    <w:rsid w:val="00A33CD0"/>
    <w:rsid w:val="00A34F93"/>
    <w:rsid w:val="00A354F4"/>
    <w:rsid w:val="00A35EB5"/>
    <w:rsid w:val="00A37177"/>
    <w:rsid w:val="00A37879"/>
    <w:rsid w:val="00A4044E"/>
    <w:rsid w:val="00A41837"/>
    <w:rsid w:val="00A44052"/>
    <w:rsid w:val="00A464F2"/>
    <w:rsid w:val="00A503DA"/>
    <w:rsid w:val="00A51513"/>
    <w:rsid w:val="00A526B3"/>
    <w:rsid w:val="00A52A9D"/>
    <w:rsid w:val="00A52FF6"/>
    <w:rsid w:val="00A53778"/>
    <w:rsid w:val="00A548B1"/>
    <w:rsid w:val="00A54C7D"/>
    <w:rsid w:val="00A55220"/>
    <w:rsid w:val="00A56297"/>
    <w:rsid w:val="00A57974"/>
    <w:rsid w:val="00A57DFA"/>
    <w:rsid w:val="00A604D5"/>
    <w:rsid w:val="00A61C95"/>
    <w:rsid w:val="00A64144"/>
    <w:rsid w:val="00A660BF"/>
    <w:rsid w:val="00A707D8"/>
    <w:rsid w:val="00A7315C"/>
    <w:rsid w:val="00A73839"/>
    <w:rsid w:val="00A74CE9"/>
    <w:rsid w:val="00A7516B"/>
    <w:rsid w:val="00A75688"/>
    <w:rsid w:val="00A76EEE"/>
    <w:rsid w:val="00A77D5A"/>
    <w:rsid w:val="00A77D99"/>
    <w:rsid w:val="00A813EA"/>
    <w:rsid w:val="00A81D71"/>
    <w:rsid w:val="00A82563"/>
    <w:rsid w:val="00A83163"/>
    <w:rsid w:val="00A83558"/>
    <w:rsid w:val="00A83850"/>
    <w:rsid w:val="00A83C21"/>
    <w:rsid w:val="00A844BB"/>
    <w:rsid w:val="00A84C11"/>
    <w:rsid w:val="00A85206"/>
    <w:rsid w:val="00A8525D"/>
    <w:rsid w:val="00A86730"/>
    <w:rsid w:val="00A86F0A"/>
    <w:rsid w:val="00A87328"/>
    <w:rsid w:val="00A877A5"/>
    <w:rsid w:val="00A93CE2"/>
    <w:rsid w:val="00A95AD7"/>
    <w:rsid w:val="00A97A27"/>
    <w:rsid w:val="00A97B8F"/>
    <w:rsid w:val="00A97FB5"/>
    <w:rsid w:val="00AA0C15"/>
    <w:rsid w:val="00AA1B50"/>
    <w:rsid w:val="00AA28A5"/>
    <w:rsid w:val="00AA2D8E"/>
    <w:rsid w:val="00AA2E62"/>
    <w:rsid w:val="00AA3247"/>
    <w:rsid w:val="00AA44F4"/>
    <w:rsid w:val="00AA4E42"/>
    <w:rsid w:val="00AA5607"/>
    <w:rsid w:val="00AA630A"/>
    <w:rsid w:val="00AA7581"/>
    <w:rsid w:val="00AB016C"/>
    <w:rsid w:val="00AB208D"/>
    <w:rsid w:val="00AB2247"/>
    <w:rsid w:val="00AB2C11"/>
    <w:rsid w:val="00AB3055"/>
    <w:rsid w:val="00AB3C39"/>
    <w:rsid w:val="00AB4D13"/>
    <w:rsid w:val="00AB507C"/>
    <w:rsid w:val="00AB6D43"/>
    <w:rsid w:val="00AB7B68"/>
    <w:rsid w:val="00AB7B80"/>
    <w:rsid w:val="00AC1ADF"/>
    <w:rsid w:val="00AC2DA3"/>
    <w:rsid w:val="00AC4A2C"/>
    <w:rsid w:val="00AC4EB8"/>
    <w:rsid w:val="00AC5CEA"/>
    <w:rsid w:val="00AC7369"/>
    <w:rsid w:val="00AC7A9F"/>
    <w:rsid w:val="00AD0108"/>
    <w:rsid w:val="00AD084D"/>
    <w:rsid w:val="00AD1756"/>
    <w:rsid w:val="00AD188E"/>
    <w:rsid w:val="00AD31DA"/>
    <w:rsid w:val="00AD3866"/>
    <w:rsid w:val="00AD4B93"/>
    <w:rsid w:val="00AD52D1"/>
    <w:rsid w:val="00AD6E79"/>
    <w:rsid w:val="00AD7DD7"/>
    <w:rsid w:val="00AE0034"/>
    <w:rsid w:val="00AE03B9"/>
    <w:rsid w:val="00AE1BFA"/>
    <w:rsid w:val="00AE2229"/>
    <w:rsid w:val="00AE37F5"/>
    <w:rsid w:val="00AE3C01"/>
    <w:rsid w:val="00AE3D9F"/>
    <w:rsid w:val="00AE632B"/>
    <w:rsid w:val="00AE6655"/>
    <w:rsid w:val="00AF3F55"/>
    <w:rsid w:val="00AF4009"/>
    <w:rsid w:val="00AF5DDE"/>
    <w:rsid w:val="00AF75F1"/>
    <w:rsid w:val="00AF7B50"/>
    <w:rsid w:val="00B0017E"/>
    <w:rsid w:val="00B0054B"/>
    <w:rsid w:val="00B00BDA"/>
    <w:rsid w:val="00B014D4"/>
    <w:rsid w:val="00B02840"/>
    <w:rsid w:val="00B028FF"/>
    <w:rsid w:val="00B02EE9"/>
    <w:rsid w:val="00B05988"/>
    <w:rsid w:val="00B07340"/>
    <w:rsid w:val="00B107F4"/>
    <w:rsid w:val="00B108DC"/>
    <w:rsid w:val="00B11046"/>
    <w:rsid w:val="00B1337D"/>
    <w:rsid w:val="00B13B23"/>
    <w:rsid w:val="00B147F8"/>
    <w:rsid w:val="00B14D62"/>
    <w:rsid w:val="00B16467"/>
    <w:rsid w:val="00B16F7B"/>
    <w:rsid w:val="00B17E24"/>
    <w:rsid w:val="00B17FCE"/>
    <w:rsid w:val="00B2035B"/>
    <w:rsid w:val="00B20430"/>
    <w:rsid w:val="00B225D8"/>
    <w:rsid w:val="00B24705"/>
    <w:rsid w:val="00B25DA7"/>
    <w:rsid w:val="00B25FB6"/>
    <w:rsid w:val="00B2654B"/>
    <w:rsid w:val="00B26979"/>
    <w:rsid w:val="00B26E1D"/>
    <w:rsid w:val="00B35C64"/>
    <w:rsid w:val="00B36708"/>
    <w:rsid w:val="00B40FD5"/>
    <w:rsid w:val="00B4100D"/>
    <w:rsid w:val="00B418B1"/>
    <w:rsid w:val="00B41DC4"/>
    <w:rsid w:val="00B42547"/>
    <w:rsid w:val="00B43797"/>
    <w:rsid w:val="00B43888"/>
    <w:rsid w:val="00B46735"/>
    <w:rsid w:val="00B46CCF"/>
    <w:rsid w:val="00B46E6C"/>
    <w:rsid w:val="00B50D20"/>
    <w:rsid w:val="00B510D3"/>
    <w:rsid w:val="00B5198C"/>
    <w:rsid w:val="00B520F4"/>
    <w:rsid w:val="00B5264D"/>
    <w:rsid w:val="00B52CBA"/>
    <w:rsid w:val="00B53C3D"/>
    <w:rsid w:val="00B561AC"/>
    <w:rsid w:val="00B60E2E"/>
    <w:rsid w:val="00B610FD"/>
    <w:rsid w:val="00B6470C"/>
    <w:rsid w:val="00B64899"/>
    <w:rsid w:val="00B64C17"/>
    <w:rsid w:val="00B666E1"/>
    <w:rsid w:val="00B6712A"/>
    <w:rsid w:val="00B67C36"/>
    <w:rsid w:val="00B7001A"/>
    <w:rsid w:val="00B7235F"/>
    <w:rsid w:val="00B73B7F"/>
    <w:rsid w:val="00B75CDC"/>
    <w:rsid w:val="00B761CE"/>
    <w:rsid w:val="00B76388"/>
    <w:rsid w:val="00B769FB"/>
    <w:rsid w:val="00B779F1"/>
    <w:rsid w:val="00B77C28"/>
    <w:rsid w:val="00B812FD"/>
    <w:rsid w:val="00B8189D"/>
    <w:rsid w:val="00B81D13"/>
    <w:rsid w:val="00B843AA"/>
    <w:rsid w:val="00B8490D"/>
    <w:rsid w:val="00B84A39"/>
    <w:rsid w:val="00B85A6A"/>
    <w:rsid w:val="00B85AF6"/>
    <w:rsid w:val="00B85E20"/>
    <w:rsid w:val="00B871B5"/>
    <w:rsid w:val="00B88DDD"/>
    <w:rsid w:val="00B91396"/>
    <w:rsid w:val="00B92C82"/>
    <w:rsid w:val="00B92FB2"/>
    <w:rsid w:val="00B97410"/>
    <w:rsid w:val="00BA2C3E"/>
    <w:rsid w:val="00BA4006"/>
    <w:rsid w:val="00BA451E"/>
    <w:rsid w:val="00BA551A"/>
    <w:rsid w:val="00BA6868"/>
    <w:rsid w:val="00BA6C3E"/>
    <w:rsid w:val="00BB3E9B"/>
    <w:rsid w:val="00BB64F1"/>
    <w:rsid w:val="00BB6CD3"/>
    <w:rsid w:val="00BC2AC2"/>
    <w:rsid w:val="00BC2D08"/>
    <w:rsid w:val="00BC38DE"/>
    <w:rsid w:val="00BC4558"/>
    <w:rsid w:val="00BC4EB5"/>
    <w:rsid w:val="00BC5ABC"/>
    <w:rsid w:val="00BC6243"/>
    <w:rsid w:val="00BC6388"/>
    <w:rsid w:val="00BC7ACF"/>
    <w:rsid w:val="00BC7C8C"/>
    <w:rsid w:val="00BD00E1"/>
    <w:rsid w:val="00BD082B"/>
    <w:rsid w:val="00BD28CB"/>
    <w:rsid w:val="00BD32DA"/>
    <w:rsid w:val="00BD4674"/>
    <w:rsid w:val="00BD50D5"/>
    <w:rsid w:val="00BD61DC"/>
    <w:rsid w:val="00BD6660"/>
    <w:rsid w:val="00BD677D"/>
    <w:rsid w:val="00BE24E8"/>
    <w:rsid w:val="00BE35D6"/>
    <w:rsid w:val="00BE470D"/>
    <w:rsid w:val="00BF2AF7"/>
    <w:rsid w:val="00BF2E37"/>
    <w:rsid w:val="00BF378D"/>
    <w:rsid w:val="00BF4A58"/>
    <w:rsid w:val="00BF5892"/>
    <w:rsid w:val="00BF753B"/>
    <w:rsid w:val="00C0020C"/>
    <w:rsid w:val="00C002C6"/>
    <w:rsid w:val="00C0553D"/>
    <w:rsid w:val="00C05841"/>
    <w:rsid w:val="00C05935"/>
    <w:rsid w:val="00C1072A"/>
    <w:rsid w:val="00C107E1"/>
    <w:rsid w:val="00C110FA"/>
    <w:rsid w:val="00C12521"/>
    <w:rsid w:val="00C12755"/>
    <w:rsid w:val="00C12B42"/>
    <w:rsid w:val="00C14609"/>
    <w:rsid w:val="00C149B0"/>
    <w:rsid w:val="00C149E0"/>
    <w:rsid w:val="00C22818"/>
    <w:rsid w:val="00C23C3F"/>
    <w:rsid w:val="00C24AE1"/>
    <w:rsid w:val="00C27421"/>
    <w:rsid w:val="00C27BFE"/>
    <w:rsid w:val="00C307A9"/>
    <w:rsid w:val="00C30AEC"/>
    <w:rsid w:val="00C317BB"/>
    <w:rsid w:val="00C31DC5"/>
    <w:rsid w:val="00C337DA"/>
    <w:rsid w:val="00C34FBB"/>
    <w:rsid w:val="00C350E7"/>
    <w:rsid w:val="00C36A24"/>
    <w:rsid w:val="00C378FA"/>
    <w:rsid w:val="00C37C93"/>
    <w:rsid w:val="00C4133B"/>
    <w:rsid w:val="00C41F5A"/>
    <w:rsid w:val="00C426AE"/>
    <w:rsid w:val="00C43614"/>
    <w:rsid w:val="00C43B6C"/>
    <w:rsid w:val="00C45D83"/>
    <w:rsid w:val="00C46723"/>
    <w:rsid w:val="00C46807"/>
    <w:rsid w:val="00C512C3"/>
    <w:rsid w:val="00C524F4"/>
    <w:rsid w:val="00C55F68"/>
    <w:rsid w:val="00C5623D"/>
    <w:rsid w:val="00C566A6"/>
    <w:rsid w:val="00C57772"/>
    <w:rsid w:val="00C608F6"/>
    <w:rsid w:val="00C61CEF"/>
    <w:rsid w:val="00C64C79"/>
    <w:rsid w:val="00C64DA4"/>
    <w:rsid w:val="00C64ECC"/>
    <w:rsid w:val="00C65BEE"/>
    <w:rsid w:val="00C6697C"/>
    <w:rsid w:val="00C66AD9"/>
    <w:rsid w:val="00C70B10"/>
    <w:rsid w:val="00C72230"/>
    <w:rsid w:val="00C724B6"/>
    <w:rsid w:val="00C72864"/>
    <w:rsid w:val="00C75C0F"/>
    <w:rsid w:val="00C75E3F"/>
    <w:rsid w:val="00C763EF"/>
    <w:rsid w:val="00C77163"/>
    <w:rsid w:val="00C77413"/>
    <w:rsid w:val="00C800E0"/>
    <w:rsid w:val="00C82B68"/>
    <w:rsid w:val="00C83AD0"/>
    <w:rsid w:val="00C840C6"/>
    <w:rsid w:val="00C84E5F"/>
    <w:rsid w:val="00C860A7"/>
    <w:rsid w:val="00C8692B"/>
    <w:rsid w:val="00C874DD"/>
    <w:rsid w:val="00C90E0A"/>
    <w:rsid w:val="00C91EC4"/>
    <w:rsid w:val="00C9294B"/>
    <w:rsid w:val="00C92D6F"/>
    <w:rsid w:val="00C94B2B"/>
    <w:rsid w:val="00C94E76"/>
    <w:rsid w:val="00C9745B"/>
    <w:rsid w:val="00CA2362"/>
    <w:rsid w:val="00CA65AF"/>
    <w:rsid w:val="00CA7D74"/>
    <w:rsid w:val="00CA7EB5"/>
    <w:rsid w:val="00CB153D"/>
    <w:rsid w:val="00CB1CB4"/>
    <w:rsid w:val="00CB3DB1"/>
    <w:rsid w:val="00CB6626"/>
    <w:rsid w:val="00CC0402"/>
    <w:rsid w:val="00CC483B"/>
    <w:rsid w:val="00CC50B8"/>
    <w:rsid w:val="00CC5C44"/>
    <w:rsid w:val="00CC6D34"/>
    <w:rsid w:val="00CC6E96"/>
    <w:rsid w:val="00CC701B"/>
    <w:rsid w:val="00CD4293"/>
    <w:rsid w:val="00CD48F2"/>
    <w:rsid w:val="00CD502E"/>
    <w:rsid w:val="00CD51A1"/>
    <w:rsid w:val="00CD6485"/>
    <w:rsid w:val="00CE20DA"/>
    <w:rsid w:val="00CE3A41"/>
    <w:rsid w:val="00CE45EC"/>
    <w:rsid w:val="00CE52D5"/>
    <w:rsid w:val="00CE5DED"/>
    <w:rsid w:val="00CE7A83"/>
    <w:rsid w:val="00CF16C9"/>
    <w:rsid w:val="00CF316A"/>
    <w:rsid w:val="00CF3283"/>
    <w:rsid w:val="00CF425A"/>
    <w:rsid w:val="00CF43D1"/>
    <w:rsid w:val="00CF4CBD"/>
    <w:rsid w:val="00CF5494"/>
    <w:rsid w:val="00CF7189"/>
    <w:rsid w:val="00D0119B"/>
    <w:rsid w:val="00D01483"/>
    <w:rsid w:val="00D04208"/>
    <w:rsid w:val="00D05076"/>
    <w:rsid w:val="00D051AD"/>
    <w:rsid w:val="00D05904"/>
    <w:rsid w:val="00D061D1"/>
    <w:rsid w:val="00D067B1"/>
    <w:rsid w:val="00D070F4"/>
    <w:rsid w:val="00D07392"/>
    <w:rsid w:val="00D10CE7"/>
    <w:rsid w:val="00D1154D"/>
    <w:rsid w:val="00D1521E"/>
    <w:rsid w:val="00D155CB"/>
    <w:rsid w:val="00D16833"/>
    <w:rsid w:val="00D22D4B"/>
    <w:rsid w:val="00D23349"/>
    <w:rsid w:val="00D23B85"/>
    <w:rsid w:val="00D244F4"/>
    <w:rsid w:val="00D249A6"/>
    <w:rsid w:val="00D24ED8"/>
    <w:rsid w:val="00D25164"/>
    <w:rsid w:val="00D26213"/>
    <w:rsid w:val="00D2730A"/>
    <w:rsid w:val="00D27AB6"/>
    <w:rsid w:val="00D302C8"/>
    <w:rsid w:val="00D33134"/>
    <w:rsid w:val="00D34D50"/>
    <w:rsid w:val="00D350CB"/>
    <w:rsid w:val="00D35D58"/>
    <w:rsid w:val="00D36B6E"/>
    <w:rsid w:val="00D36D47"/>
    <w:rsid w:val="00D40126"/>
    <w:rsid w:val="00D408AD"/>
    <w:rsid w:val="00D42CBF"/>
    <w:rsid w:val="00D44B76"/>
    <w:rsid w:val="00D44DEC"/>
    <w:rsid w:val="00D46035"/>
    <w:rsid w:val="00D47C83"/>
    <w:rsid w:val="00D504A3"/>
    <w:rsid w:val="00D50927"/>
    <w:rsid w:val="00D536D9"/>
    <w:rsid w:val="00D537CB"/>
    <w:rsid w:val="00D54DD4"/>
    <w:rsid w:val="00D561E6"/>
    <w:rsid w:val="00D562B8"/>
    <w:rsid w:val="00D568EC"/>
    <w:rsid w:val="00D60EF8"/>
    <w:rsid w:val="00D62E5B"/>
    <w:rsid w:val="00D634F7"/>
    <w:rsid w:val="00D636AD"/>
    <w:rsid w:val="00D63AA8"/>
    <w:rsid w:val="00D63FB9"/>
    <w:rsid w:val="00D64438"/>
    <w:rsid w:val="00D661D6"/>
    <w:rsid w:val="00D67186"/>
    <w:rsid w:val="00D71E96"/>
    <w:rsid w:val="00D7219E"/>
    <w:rsid w:val="00D74C18"/>
    <w:rsid w:val="00D7538B"/>
    <w:rsid w:val="00D760A3"/>
    <w:rsid w:val="00D77014"/>
    <w:rsid w:val="00D771E9"/>
    <w:rsid w:val="00D77B3C"/>
    <w:rsid w:val="00D80B10"/>
    <w:rsid w:val="00D81378"/>
    <w:rsid w:val="00D835C8"/>
    <w:rsid w:val="00D83E4E"/>
    <w:rsid w:val="00D84F7A"/>
    <w:rsid w:val="00D85228"/>
    <w:rsid w:val="00D863C6"/>
    <w:rsid w:val="00D87116"/>
    <w:rsid w:val="00D9157D"/>
    <w:rsid w:val="00D925EE"/>
    <w:rsid w:val="00D964DF"/>
    <w:rsid w:val="00D96599"/>
    <w:rsid w:val="00D96ABE"/>
    <w:rsid w:val="00D9717E"/>
    <w:rsid w:val="00DA0461"/>
    <w:rsid w:val="00DA2775"/>
    <w:rsid w:val="00DA6B13"/>
    <w:rsid w:val="00DB0B3A"/>
    <w:rsid w:val="00DB1978"/>
    <w:rsid w:val="00DB61F3"/>
    <w:rsid w:val="00DC1DE8"/>
    <w:rsid w:val="00DC3333"/>
    <w:rsid w:val="00DC5383"/>
    <w:rsid w:val="00DC54AF"/>
    <w:rsid w:val="00DC7417"/>
    <w:rsid w:val="00DC7DAC"/>
    <w:rsid w:val="00DD13E5"/>
    <w:rsid w:val="00DD1740"/>
    <w:rsid w:val="00DD267D"/>
    <w:rsid w:val="00DD3638"/>
    <w:rsid w:val="00DD63D4"/>
    <w:rsid w:val="00DD6565"/>
    <w:rsid w:val="00DD68AC"/>
    <w:rsid w:val="00DD6ADE"/>
    <w:rsid w:val="00DE1485"/>
    <w:rsid w:val="00DE2D48"/>
    <w:rsid w:val="00DE3393"/>
    <w:rsid w:val="00DE3E01"/>
    <w:rsid w:val="00DE6002"/>
    <w:rsid w:val="00DE65D0"/>
    <w:rsid w:val="00DF1018"/>
    <w:rsid w:val="00DF1CB6"/>
    <w:rsid w:val="00DF226A"/>
    <w:rsid w:val="00DF28FA"/>
    <w:rsid w:val="00DF2915"/>
    <w:rsid w:val="00DF2D4E"/>
    <w:rsid w:val="00DF4343"/>
    <w:rsid w:val="00DF4643"/>
    <w:rsid w:val="00DF6297"/>
    <w:rsid w:val="00DF634C"/>
    <w:rsid w:val="00DF76A3"/>
    <w:rsid w:val="00E00AC5"/>
    <w:rsid w:val="00E01B24"/>
    <w:rsid w:val="00E01E4D"/>
    <w:rsid w:val="00E0314A"/>
    <w:rsid w:val="00E033BB"/>
    <w:rsid w:val="00E03BE6"/>
    <w:rsid w:val="00E04083"/>
    <w:rsid w:val="00E045EE"/>
    <w:rsid w:val="00E071D0"/>
    <w:rsid w:val="00E07447"/>
    <w:rsid w:val="00E10235"/>
    <w:rsid w:val="00E10267"/>
    <w:rsid w:val="00E107B5"/>
    <w:rsid w:val="00E108EF"/>
    <w:rsid w:val="00E10B42"/>
    <w:rsid w:val="00E13727"/>
    <w:rsid w:val="00E138B7"/>
    <w:rsid w:val="00E13CD3"/>
    <w:rsid w:val="00E14DB5"/>
    <w:rsid w:val="00E15419"/>
    <w:rsid w:val="00E16427"/>
    <w:rsid w:val="00E1670F"/>
    <w:rsid w:val="00E1748F"/>
    <w:rsid w:val="00E174DF"/>
    <w:rsid w:val="00E2015A"/>
    <w:rsid w:val="00E20DA0"/>
    <w:rsid w:val="00E21156"/>
    <w:rsid w:val="00E235E4"/>
    <w:rsid w:val="00E26AF1"/>
    <w:rsid w:val="00E309E0"/>
    <w:rsid w:val="00E30DCE"/>
    <w:rsid w:val="00E3194E"/>
    <w:rsid w:val="00E32BA6"/>
    <w:rsid w:val="00E3396F"/>
    <w:rsid w:val="00E34314"/>
    <w:rsid w:val="00E34D1F"/>
    <w:rsid w:val="00E34E62"/>
    <w:rsid w:val="00E357C6"/>
    <w:rsid w:val="00E373B4"/>
    <w:rsid w:val="00E37A6E"/>
    <w:rsid w:val="00E40407"/>
    <w:rsid w:val="00E4089C"/>
    <w:rsid w:val="00E40906"/>
    <w:rsid w:val="00E40951"/>
    <w:rsid w:val="00E411B1"/>
    <w:rsid w:val="00E4190B"/>
    <w:rsid w:val="00E43D1B"/>
    <w:rsid w:val="00E44637"/>
    <w:rsid w:val="00E44C7A"/>
    <w:rsid w:val="00E45272"/>
    <w:rsid w:val="00E46273"/>
    <w:rsid w:val="00E47129"/>
    <w:rsid w:val="00E4741E"/>
    <w:rsid w:val="00E4FA34"/>
    <w:rsid w:val="00E51971"/>
    <w:rsid w:val="00E51ED3"/>
    <w:rsid w:val="00E5250D"/>
    <w:rsid w:val="00E53D16"/>
    <w:rsid w:val="00E555D2"/>
    <w:rsid w:val="00E55A08"/>
    <w:rsid w:val="00E56D3A"/>
    <w:rsid w:val="00E579BF"/>
    <w:rsid w:val="00E60E28"/>
    <w:rsid w:val="00E62162"/>
    <w:rsid w:val="00E62257"/>
    <w:rsid w:val="00E6283C"/>
    <w:rsid w:val="00E62C10"/>
    <w:rsid w:val="00E63A2E"/>
    <w:rsid w:val="00E640BA"/>
    <w:rsid w:val="00E658CF"/>
    <w:rsid w:val="00E667E0"/>
    <w:rsid w:val="00E66A17"/>
    <w:rsid w:val="00E703E1"/>
    <w:rsid w:val="00E70DF0"/>
    <w:rsid w:val="00E71A62"/>
    <w:rsid w:val="00E72369"/>
    <w:rsid w:val="00E72BBF"/>
    <w:rsid w:val="00E73596"/>
    <w:rsid w:val="00E7395D"/>
    <w:rsid w:val="00E73D48"/>
    <w:rsid w:val="00E73D50"/>
    <w:rsid w:val="00E75B07"/>
    <w:rsid w:val="00E765E0"/>
    <w:rsid w:val="00E76EC0"/>
    <w:rsid w:val="00E83674"/>
    <w:rsid w:val="00E85281"/>
    <w:rsid w:val="00E91AE2"/>
    <w:rsid w:val="00E92214"/>
    <w:rsid w:val="00E92D5B"/>
    <w:rsid w:val="00E9360B"/>
    <w:rsid w:val="00E936F5"/>
    <w:rsid w:val="00E95817"/>
    <w:rsid w:val="00E95D48"/>
    <w:rsid w:val="00E96BBF"/>
    <w:rsid w:val="00E97D24"/>
    <w:rsid w:val="00EA2EB1"/>
    <w:rsid w:val="00EA394A"/>
    <w:rsid w:val="00EA39E7"/>
    <w:rsid w:val="00EA57FE"/>
    <w:rsid w:val="00EA66A1"/>
    <w:rsid w:val="00EA6C38"/>
    <w:rsid w:val="00EB0619"/>
    <w:rsid w:val="00EB1BA6"/>
    <w:rsid w:val="00EB2605"/>
    <w:rsid w:val="00EB399A"/>
    <w:rsid w:val="00EB3F34"/>
    <w:rsid w:val="00EB643A"/>
    <w:rsid w:val="00EB755A"/>
    <w:rsid w:val="00EB7BF7"/>
    <w:rsid w:val="00EC0366"/>
    <w:rsid w:val="00EC0D11"/>
    <w:rsid w:val="00EC1219"/>
    <w:rsid w:val="00EC1A18"/>
    <w:rsid w:val="00EC1D6E"/>
    <w:rsid w:val="00EC2D4D"/>
    <w:rsid w:val="00EC3EA6"/>
    <w:rsid w:val="00ED142A"/>
    <w:rsid w:val="00ED2AF2"/>
    <w:rsid w:val="00ED3BC3"/>
    <w:rsid w:val="00ED4010"/>
    <w:rsid w:val="00ED46E3"/>
    <w:rsid w:val="00ED5B7C"/>
    <w:rsid w:val="00ED6FEE"/>
    <w:rsid w:val="00ED7118"/>
    <w:rsid w:val="00ED7906"/>
    <w:rsid w:val="00ED7960"/>
    <w:rsid w:val="00EE055D"/>
    <w:rsid w:val="00EE057D"/>
    <w:rsid w:val="00EE1C42"/>
    <w:rsid w:val="00EE23CB"/>
    <w:rsid w:val="00EE5142"/>
    <w:rsid w:val="00EE5190"/>
    <w:rsid w:val="00EE7845"/>
    <w:rsid w:val="00EF03C9"/>
    <w:rsid w:val="00EF1880"/>
    <w:rsid w:val="00EF1C43"/>
    <w:rsid w:val="00EF331C"/>
    <w:rsid w:val="00EF381D"/>
    <w:rsid w:val="00EF4964"/>
    <w:rsid w:val="00EF49A1"/>
    <w:rsid w:val="00EF7A64"/>
    <w:rsid w:val="00EF7AF2"/>
    <w:rsid w:val="00F00CF6"/>
    <w:rsid w:val="00F01D73"/>
    <w:rsid w:val="00F027A1"/>
    <w:rsid w:val="00F02A79"/>
    <w:rsid w:val="00F03825"/>
    <w:rsid w:val="00F0614A"/>
    <w:rsid w:val="00F133CE"/>
    <w:rsid w:val="00F139FF"/>
    <w:rsid w:val="00F16373"/>
    <w:rsid w:val="00F17BE6"/>
    <w:rsid w:val="00F22795"/>
    <w:rsid w:val="00F235A1"/>
    <w:rsid w:val="00F26D29"/>
    <w:rsid w:val="00F27F1D"/>
    <w:rsid w:val="00F30DB8"/>
    <w:rsid w:val="00F315C9"/>
    <w:rsid w:val="00F31A56"/>
    <w:rsid w:val="00F31BC1"/>
    <w:rsid w:val="00F32C58"/>
    <w:rsid w:val="00F33036"/>
    <w:rsid w:val="00F336C6"/>
    <w:rsid w:val="00F34CB3"/>
    <w:rsid w:val="00F364F9"/>
    <w:rsid w:val="00F37435"/>
    <w:rsid w:val="00F37974"/>
    <w:rsid w:val="00F4059D"/>
    <w:rsid w:val="00F40E3A"/>
    <w:rsid w:val="00F413DD"/>
    <w:rsid w:val="00F41CE7"/>
    <w:rsid w:val="00F4269A"/>
    <w:rsid w:val="00F44E22"/>
    <w:rsid w:val="00F45A26"/>
    <w:rsid w:val="00F460B9"/>
    <w:rsid w:val="00F4679C"/>
    <w:rsid w:val="00F46D37"/>
    <w:rsid w:val="00F51013"/>
    <w:rsid w:val="00F528C2"/>
    <w:rsid w:val="00F54D6D"/>
    <w:rsid w:val="00F54F42"/>
    <w:rsid w:val="00F55441"/>
    <w:rsid w:val="00F55BF6"/>
    <w:rsid w:val="00F55C78"/>
    <w:rsid w:val="00F57CF1"/>
    <w:rsid w:val="00F6093D"/>
    <w:rsid w:val="00F61337"/>
    <w:rsid w:val="00F6198D"/>
    <w:rsid w:val="00F63862"/>
    <w:rsid w:val="00F64A84"/>
    <w:rsid w:val="00F65CC1"/>
    <w:rsid w:val="00F67A16"/>
    <w:rsid w:val="00F703DC"/>
    <w:rsid w:val="00F77872"/>
    <w:rsid w:val="00F8034F"/>
    <w:rsid w:val="00F824BF"/>
    <w:rsid w:val="00F833BF"/>
    <w:rsid w:val="00F83656"/>
    <w:rsid w:val="00F8474F"/>
    <w:rsid w:val="00F84B91"/>
    <w:rsid w:val="00F903C0"/>
    <w:rsid w:val="00F914D7"/>
    <w:rsid w:val="00F9220E"/>
    <w:rsid w:val="00F92B50"/>
    <w:rsid w:val="00F9422D"/>
    <w:rsid w:val="00F946BE"/>
    <w:rsid w:val="00F94D2D"/>
    <w:rsid w:val="00F97342"/>
    <w:rsid w:val="00FA008A"/>
    <w:rsid w:val="00FA0C38"/>
    <w:rsid w:val="00FA1588"/>
    <w:rsid w:val="00FA15B5"/>
    <w:rsid w:val="00FA2623"/>
    <w:rsid w:val="00FA6C32"/>
    <w:rsid w:val="00FB0CFB"/>
    <w:rsid w:val="00FB1F12"/>
    <w:rsid w:val="00FB23FE"/>
    <w:rsid w:val="00FB2979"/>
    <w:rsid w:val="00FB47DA"/>
    <w:rsid w:val="00FB5267"/>
    <w:rsid w:val="00FB53B5"/>
    <w:rsid w:val="00FC453E"/>
    <w:rsid w:val="00FC49BC"/>
    <w:rsid w:val="00FC56B5"/>
    <w:rsid w:val="00FD0BBE"/>
    <w:rsid w:val="00FD12AF"/>
    <w:rsid w:val="00FD1580"/>
    <w:rsid w:val="00FD25D9"/>
    <w:rsid w:val="00FD291A"/>
    <w:rsid w:val="00FD2990"/>
    <w:rsid w:val="00FD4F61"/>
    <w:rsid w:val="00FD6403"/>
    <w:rsid w:val="00FD64A7"/>
    <w:rsid w:val="00FD6E50"/>
    <w:rsid w:val="00FE0341"/>
    <w:rsid w:val="00FE0897"/>
    <w:rsid w:val="00FE3332"/>
    <w:rsid w:val="00FE3800"/>
    <w:rsid w:val="00FE439D"/>
    <w:rsid w:val="00FE45BA"/>
    <w:rsid w:val="00FE53B2"/>
    <w:rsid w:val="00FE5C41"/>
    <w:rsid w:val="00FF0381"/>
    <w:rsid w:val="00FF06F0"/>
    <w:rsid w:val="00FF1026"/>
    <w:rsid w:val="00FF104C"/>
    <w:rsid w:val="00FF12FD"/>
    <w:rsid w:val="00FF3772"/>
    <w:rsid w:val="00FF72C4"/>
    <w:rsid w:val="00FF7FA0"/>
    <w:rsid w:val="011A8726"/>
    <w:rsid w:val="0145B008"/>
    <w:rsid w:val="0151C799"/>
    <w:rsid w:val="01782D84"/>
    <w:rsid w:val="01824B2F"/>
    <w:rsid w:val="01B719AD"/>
    <w:rsid w:val="021441F0"/>
    <w:rsid w:val="02344A14"/>
    <w:rsid w:val="023492B0"/>
    <w:rsid w:val="026CFD78"/>
    <w:rsid w:val="02BFAAC7"/>
    <w:rsid w:val="02FEAA80"/>
    <w:rsid w:val="0300435A"/>
    <w:rsid w:val="031E5CE1"/>
    <w:rsid w:val="03292065"/>
    <w:rsid w:val="03293912"/>
    <w:rsid w:val="037724B4"/>
    <w:rsid w:val="03792F24"/>
    <w:rsid w:val="04395A1C"/>
    <w:rsid w:val="0446717E"/>
    <w:rsid w:val="045DC3F7"/>
    <w:rsid w:val="0491417F"/>
    <w:rsid w:val="04C4B19E"/>
    <w:rsid w:val="04C51E2D"/>
    <w:rsid w:val="04D7DD9C"/>
    <w:rsid w:val="04EE0F7C"/>
    <w:rsid w:val="05037744"/>
    <w:rsid w:val="05118F1B"/>
    <w:rsid w:val="05356BA5"/>
    <w:rsid w:val="05397118"/>
    <w:rsid w:val="055F1DD5"/>
    <w:rsid w:val="05BF5F4D"/>
    <w:rsid w:val="05D710D1"/>
    <w:rsid w:val="064D4989"/>
    <w:rsid w:val="065EE5A0"/>
    <w:rsid w:val="066380A8"/>
    <w:rsid w:val="0673CE21"/>
    <w:rsid w:val="069C799B"/>
    <w:rsid w:val="06D79D56"/>
    <w:rsid w:val="06DD42FA"/>
    <w:rsid w:val="06F091D1"/>
    <w:rsid w:val="070F06FB"/>
    <w:rsid w:val="070F68FC"/>
    <w:rsid w:val="0721C389"/>
    <w:rsid w:val="072E99A4"/>
    <w:rsid w:val="073BE64E"/>
    <w:rsid w:val="07434915"/>
    <w:rsid w:val="0749EFF1"/>
    <w:rsid w:val="079315B2"/>
    <w:rsid w:val="07972199"/>
    <w:rsid w:val="07B34B66"/>
    <w:rsid w:val="082FB696"/>
    <w:rsid w:val="08A03464"/>
    <w:rsid w:val="08B42DC7"/>
    <w:rsid w:val="08CDBEF8"/>
    <w:rsid w:val="08E3FCC5"/>
    <w:rsid w:val="08ED2D3F"/>
    <w:rsid w:val="092039EA"/>
    <w:rsid w:val="09261887"/>
    <w:rsid w:val="093223A8"/>
    <w:rsid w:val="0991A4F3"/>
    <w:rsid w:val="09D79CDA"/>
    <w:rsid w:val="09EAAEC8"/>
    <w:rsid w:val="09EEC592"/>
    <w:rsid w:val="09F0D7E0"/>
    <w:rsid w:val="0A1E81CF"/>
    <w:rsid w:val="0A367C7B"/>
    <w:rsid w:val="0A41F1C1"/>
    <w:rsid w:val="0A64F57A"/>
    <w:rsid w:val="0A6D3A0A"/>
    <w:rsid w:val="0A6F6D86"/>
    <w:rsid w:val="0A7F30A9"/>
    <w:rsid w:val="0A895979"/>
    <w:rsid w:val="0ABAE6CB"/>
    <w:rsid w:val="0AC95457"/>
    <w:rsid w:val="0AE65EE7"/>
    <w:rsid w:val="0AF5BDB6"/>
    <w:rsid w:val="0B1107EB"/>
    <w:rsid w:val="0B58316B"/>
    <w:rsid w:val="0B79385A"/>
    <w:rsid w:val="0B884388"/>
    <w:rsid w:val="0B9D6914"/>
    <w:rsid w:val="0BA8207C"/>
    <w:rsid w:val="0C0A112F"/>
    <w:rsid w:val="0C3E6B1A"/>
    <w:rsid w:val="0C93CE4B"/>
    <w:rsid w:val="0CBF2916"/>
    <w:rsid w:val="0D17C132"/>
    <w:rsid w:val="0D1F3984"/>
    <w:rsid w:val="0D4B307E"/>
    <w:rsid w:val="0D6ED9BE"/>
    <w:rsid w:val="0D836757"/>
    <w:rsid w:val="0D9D32AA"/>
    <w:rsid w:val="0DA09E0E"/>
    <w:rsid w:val="0DC5725C"/>
    <w:rsid w:val="0DD63C14"/>
    <w:rsid w:val="0DDCC3FD"/>
    <w:rsid w:val="0DE2EFE5"/>
    <w:rsid w:val="0DF18737"/>
    <w:rsid w:val="0DF87DCD"/>
    <w:rsid w:val="0E1BD8C6"/>
    <w:rsid w:val="0E227508"/>
    <w:rsid w:val="0E3B94D2"/>
    <w:rsid w:val="0EA72C74"/>
    <w:rsid w:val="0F268659"/>
    <w:rsid w:val="0F2815EC"/>
    <w:rsid w:val="0F4F0018"/>
    <w:rsid w:val="0F507BEA"/>
    <w:rsid w:val="0F90A3C8"/>
    <w:rsid w:val="0FBB0E03"/>
    <w:rsid w:val="0FC739C1"/>
    <w:rsid w:val="0FD2A2FD"/>
    <w:rsid w:val="0FF76A6C"/>
    <w:rsid w:val="1009496D"/>
    <w:rsid w:val="1013BCA4"/>
    <w:rsid w:val="101A7A52"/>
    <w:rsid w:val="10298437"/>
    <w:rsid w:val="103351D6"/>
    <w:rsid w:val="104428F5"/>
    <w:rsid w:val="1081AA5B"/>
    <w:rsid w:val="1082A204"/>
    <w:rsid w:val="109A3291"/>
    <w:rsid w:val="109FA2E5"/>
    <w:rsid w:val="10ACC896"/>
    <w:rsid w:val="110DE918"/>
    <w:rsid w:val="1120D6A0"/>
    <w:rsid w:val="11416EDA"/>
    <w:rsid w:val="11E9EDA8"/>
    <w:rsid w:val="1206EE71"/>
    <w:rsid w:val="1231EA2A"/>
    <w:rsid w:val="123E16DD"/>
    <w:rsid w:val="12414039"/>
    <w:rsid w:val="12980807"/>
    <w:rsid w:val="12A12325"/>
    <w:rsid w:val="12BA8B13"/>
    <w:rsid w:val="12D51503"/>
    <w:rsid w:val="12DC6E1A"/>
    <w:rsid w:val="1330B39D"/>
    <w:rsid w:val="136E5578"/>
    <w:rsid w:val="13724D7C"/>
    <w:rsid w:val="137CC6E1"/>
    <w:rsid w:val="13C20FA9"/>
    <w:rsid w:val="13C3BD9E"/>
    <w:rsid w:val="13D9B729"/>
    <w:rsid w:val="13F34D21"/>
    <w:rsid w:val="140BF2BC"/>
    <w:rsid w:val="14137677"/>
    <w:rsid w:val="14490A4B"/>
    <w:rsid w:val="14595604"/>
    <w:rsid w:val="148A0C5B"/>
    <w:rsid w:val="14FD4DD1"/>
    <w:rsid w:val="1501FDD4"/>
    <w:rsid w:val="15085D34"/>
    <w:rsid w:val="15092095"/>
    <w:rsid w:val="151186D4"/>
    <w:rsid w:val="1533A763"/>
    <w:rsid w:val="154FC6A8"/>
    <w:rsid w:val="1565C7C6"/>
    <w:rsid w:val="158D9E50"/>
    <w:rsid w:val="158F51E2"/>
    <w:rsid w:val="159CF55B"/>
    <w:rsid w:val="15A6E25E"/>
    <w:rsid w:val="15AC2861"/>
    <w:rsid w:val="15B02B1C"/>
    <w:rsid w:val="15BA335A"/>
    <w:rsid w:val="15CAEF5E"/>
    <w:rsid w:val="15D1D2ED"/>
    <w:rsid w:val="15D260A1"/>
    <w:rsid w:val="1620C2B9"/>
    <w:rsid w:val="166B6D0F"/>
    <w:rsid w:val="16EBEC23"/>
    <w:rsid w:val="16EEB401"/>
    <w:rsid w:val="16EFA107"/>
    <w:rsid w:val="1736936B"/>
    <w:rsid w:val="173DAAC4"/>
    <w:rsid w:val="175C0EFA"/>
    <w:rsid w:val="178C80E7"/>
    <w:rsid w:val="179E0B00"/>
    <w:rsid w:val="17C3F71D"/>
    <w:rsid w:val="180F6C11"/>
    <w:rsid w:val="180FD69A"/>
    <w:rsid w:val="18190D42"/>
    <w:rsid w:val="18426112"/>
    <w:rsid w:val="1848E3A0"/>
    <w:rsid w:val="186B627F"/>
    <w:rsid w:val="18843903"/>
    <w:rsid w:val="18BADA56"/>
    <w:rsid w:val="18CCF664"/>
    <w:rsid w:val="18F12B08"/>
    <w:rsid w:val="1907C515"/>
    <w:rsid w:val="192812AD"/>
    <w:rsid w:val="19304A17"/>
    <w:rsid w:val="194CCF39"/>
    <w:rsid w:val="19522F93"/>
    <w:rsid w:val="19588A62"/>
    <w:rsid w:val="19977E02"/>
    <w:rsid w:val="19A47528"/>
    <w:rsid w:val="19C72F45"/>
    <w:rsid w:val="19E11EB9"/>
    <w:rsid w:val="19F5BC62"/>
    <w:rsid w:val="19FB784E"/>
    <w:rsid w:val="1A00EBE6"/>
    <w:rsid w:val="1A695A69"/>
    <w:rsid w:val="1A95CB9D"/>
    <w:rsid w:val="1AB82F7E"/>
    <w:rsid w:val="1ABCC4F8"/>
    <w:rsid w:val="1AC19D62"/>
    <w:rsid w:val="1ADF15B0"/>
    <w:rsid w:val="1B08B9A7"/>
    <w:rsid w:val="1B16C2B0"/>
    <w:rsid w:val="1B1CEE4F"/>
    <w:rsid w:val="1B20E2EA"/>
    <w:rsid w:val="1B2AAFD5"/>
    <w:rsid w:val="1B351BD0"/>
    <w:rsid w:val="1BBC636B"/>
    <w:rsid w:val="1C5C7995"/>
    <w:rsid w:val="1C6AC5BC"/>
    <w:rsid w:val="1C78EE99"/>
    <w:rsid w:val="1C8BEC27"/>
    <w:rsid w:val="1CAA6612"/>
    <w:rsid w:val="1CEF630E"/>
    <w:rsid w:val="1D039762"/>
    <w:rsid w:val="1D259FCD"/>
    <w:rsid w:val="1D39AE41"/>
    <w:rsid w:val="1D3C997A"/>
    <w:rsid w:val="1D501672"/>
    <w:rsid w:val="1D6299AF"/>
    <w:rsid w:val="1D739AB4"/>
    <w:rsid w:val="1D8E4169"/>
    <w:rsid w:val="1DA852A9"/>
    <w:rsid w:val="1DAB8A60"/>
    <w:rsid w:val="1DAC5D82"/>
    <w:rsid w:val="1E15CA80"/>
    <w:rsid w:val="1E3676C8"/>
    <w:rsid w:val="1E43BF3D"/>
    <w:rsid w:val="1E68FAB2"/>
    <w:rsid w:val="1E746067"/>
    <w:rsid w:val="1ED531B4"/>
    <w:rsid w:val="1ED55022"/>
    <w:rsid w:val="1EED0514"/>
    <w:rsid w:val="1F01E775"/>
    <w:rsid w:val="1F0427AE"/>
    <w:rsid w:val="1F13099A"/>
    <w:rsid w:val="1F280B3A"/>
    <w:rsid w:val="1F285128"/>
    <w:rsid w:val="1F60803F"/>
    <w:rsid w:val="1F6456AA"/>
    <w:rsid w:val="1F8EB802"/>
    <w:rsid w:val="1FAE8A7E"/>
    <w:rsid w:val="1FD3CAB6"/>
    <w:rsid w:val="1FD7E39C"/>
    <w:rsid w:val="1FE3EF5E"/>
    <w:rsid w:val="1FE7355A"/>
    <w:rsid w:val="1FE7BD97"/>
    <w:rsid w:val="20125923"/>
    <w:rsid w:val="201CB1D3"/>
    <w:rsid w:val="202A6C9D"/>
    <w:rsid w:val="2041A9AE"/>
    <w:rsid w:val="207672D7"/>
    <w:rsid w:val="20A91406"/>
    <w:rsid w:val="20BC17E3"/>
    <w:rsid w:val="20BD333B"/>
    <w:rsid w:val="20BE1A55"/>
    <w:rsid w:val="20FF91B0"/>
    <w:rsid w:val="2133A9BF"/>
    <w:rsid w:val="2161F4C6"/>
    <w:rsid w:val="21A880AA"/>
    <w:rsid w:val="21AA0194"/>
    <w:rsid w:val="21DFFAF5"/>
    <w:rsid w:val="21F3A583"/>
    <w:rsid w:val="22454E51"/>
    <w:rsid w:val="2251BBD7"/>
    <w:rsid w:val="225451AC"/>
    <w:rsid w:val="227F2903"/>
    <w:rsid w:val="229C8B24"/>
    <w:rsid w:val="22BD5BE4"/>
    <w:rsid w:val="22E3773E"/>
    <w:rsid w:val="22FF371B"/>
    <w:rsid w:val="231787F3"/>
    <w:rsid w:val="231DB55C"/>
    <w:rsid w:val="2335EC79"/>
    <w:rsid w:val="234B40CC"/>
    <w:rsid w:val="23538B20"/>
    <w:rsid w:val="235B61A8"/>
    <w:rsid w:val="235D6971"/>
    <w:rsid w:val="238F28F2"/>
    <w:rsid w:val="23B8A951"/>
    <w:rsid w:val="23CE9678"/>
    <w:rsid w:val="23E19E41"/>
    <w:rsid w:val="23E32A46"/>
    <w:rsid w:val="24431F72"/>
    <w:rsid w:val="246C62FE"/>
    <w:rsid w:val="2497DCBA"/>
    <w:rsid w:val="24DA78C1"/>
    <w:rsid w:val="24EF0D4B"/>
    <w:rsid w:val="24F72EC7"/>
    <w:rsid w:val="24FFFDC8"/>
    <w:rsid w:val="2515EB9A"/>
    <w:rsid w:val="252C6177"/>
    <w:rsid w:val="25374B51"/>
    <w:rsid w:val="253ED9E2"/>
    <w:rsid w:val="2550B008"/>
    <w:rsid w:val="2591A051"/>
    <w:rsid w:val="25BAEFD4"/>
    <w:rsid w:val="25C1A404"/>
    <w:rsid w:val="25DD098A"/>
    <w:rsid w:val="2601C7FE"/>
    <w:rsid w:val="2609C595"/>
    <w:rsid w:val="260E43AA"/>
    <w:rsid w:val="2691359E"/>
    <w:rsid w:val="26D2D032"/>
    <w:rsid w:val="26D8B080"/>
    <w:rsid w:val="26DFE93C"/>
    <w:rsid w:val="26F979F7"/>
    <w:rsid w:val="2719EC7D"/>
    <w:rsid w:val="275CEFC8"/>
    <w:rsid w:val="276B90C1"/>
    <w:rsid w:val="27713AED"/>
    <w:rsid w:val="27970F06"/>
    <w:rsid w:val="27BF3A36"/>
    <w:rsid w:val="27E066DC"/>
    <w:rsid w:val="286C959E"/>
    <w:rsid w:val="28A7CE5E"/>
    <w:rsid w:val="28C5BD9C"/>
    <w:rsid w:val="28D91A20"/>
    <w:rsid w:val="29242ED7"/>
    <w:rsid w:val="295133C8"/>
    <w:rsid w:val="297F0836"/>
    <w:rsid w:val="299A541C"/>
    <w:rsid w:val="29A29E25"/>
    <w:rsid w:val="29C077E6"/>
    <w:rsid w:val="29C8B645"/>
    <w:rsid w:val="2A27A9E1"/>
    <w:rsid w:val="2AA3D19C"/>
    <w:rsid w:val="2AA64C80"/>
    <w:rsid w:val="2AD8DE90"/>
    <w:rsid w:val="2AED35A4"/>
    <w:rsid w:val="2B34C4BC"/>
    <w:rsid w:val="2B3EA3B0"/>
    <w:rsid w:val="2B6B392B"/>
    <w:rsid w:val="2B795502"/>
    <w:rsid w:val="2B942850"/>
    <w:rsid w:val="2BACD8DF"/>
    <w:rsid w:val="2BCBFC5D"/>
    <w:rsid w:val="2BD6A592"/>
    <w:rsid w:val="2C3D22DA"/>
    <w:rsid w:val="2C3F2A68"/>
    <w:rsid w:val="2C4AE67D"/>
    <w:rsid w:val="2C59B12E"/>
    <w:rsid w:val="2C7DCA1E"/>
    <w:rsid w:val="2C81E712"/>
    <w:rsid w:val="2C8D1A63"/>
    <w:rsid w:val="2CCD8864"/>
    <w:rsid w:val="2D06C9B7"/>
    <w:rsid w:val="2D4B5A90"/>
    <w:rsid w:val="2D5B4CF8"/>
    <w:rsid w:val="2D85AD97"/>
    <w:rsid w:val="2D8658B5"/>
    <w:rsid w:val="2D97B38A"/>
    <w:rsid w:val="2DB94E6F"/>
    <w:rsid w:val="2DC0FB68"/>
    <w:rsid w:val="2DDF9BA5"/>
    <w:rsid w:val="2DF64819"/>
    <w:rsid w:val="2E1E3332"/>
    <w:rsid w:val="2E1E8C3A"/>
    <w:rsid w:val="2E83E0E8"/>
    <w:rsid w:val="2EB2255B"/>
    <w:rsid w:val="2ECC67BB"/>
    <w:rsid w:val="2EFCBF24"/>
    <w:rsid w:val="2F00BEC0"/>
    <w:rsid w:val="2F16A9F9"/>
    <w:rsid w:val="2F28C56C"/>
    <w:rsid w:val="2F2D0AE6"/>
    <w:rsid w:val="2F4DE587"/>
    <w:rsid w:val="2F5C563A"/>
    <w:rsid w:val="2F8653FE"/>
    <w:rsid w:val="2FA102F7"/>
    <w:rsid w:val="2FBDEC58"/>
    <w:rsid w:val="2FD3B96C"/>
    <w:rsid w:val="2FD7D082"/>
    <w:rsid w:val="2FF851E4"/>
    <w:rsid w:val="30020A5B"/>
    <w:rsid w:val="30192898"/>
    <w:rsid w:val="301EA5E7"/>
    <w:rsid w:val="302CC159"/>
    <w:rsid w:val="3040913A"/>
    <w:rsid w:val="306098E9"/>
    <w:rsid w:val="306F79D6"/>
    <w:rsid w:val="3082E26F"/>
    <w:rsid w:val="308D6A1D"/>
    <w:rsid w:val="30901C08"/>
    <w:rsid w:val="3097ABCD"/>
    <w:rsid w:val="30DCCF78"/>
    <w:rsid w:val="3147F23A"/>
    <w:rsid w:val="3148A313"/>
    <w:rsid w:val="3164716C"/>
    <w:rsid w:val="3188D4DD"/>
    <w:rsid w:val="318908F1"/>
    <w:rsid w:val="31F189EE"/>
    <w:rsid w:val="32037A01"/>
    <w:rsid w:val="320B0B11"/>
    <w:rsid w:val="320B349F"/>
    <w:rsid w:val="323A55BD"/>
    <w:rsid w:val="3246CF2A"/>
    <w:rsid w:val="3266334F"/>
    <w:rsid w:val="32774479"/>
    <w:rsid w:val="32965EDC"/>
    <w:rsid w:val="32BB4649"/>
    <w:rsid w:val="32D5B6B7"/>
    <w:rsid w:val="32E168EA"/>
    <w:rsid w:val="3309FD42"/>
    <w:rsid w:val="3347E13E"/>
    <w:rsid w:val="3355D9E1"/>
    <w:rsid w:val="3371CF64"/>
    <w:rsid w:val="338C01B7"/>
    <w:rsid w:val="339E08DF"/>
    <w:rsid w:val="33A1F4B9"/>
    <w:rsid w:val="33F2A08A"/>
    <w:rsid w:val="340435C4"/>
    <w:rsid w:val="341081A4"/>
    <w:rsid w:val="344418D8"/>
    <w:rsid w:val="3445B5C9"/>
    <w:rsid w:val="344BE861"/>
    <w:rsid w:val="345E9F90"/>
    <w:rsid w:val="3468913D"/>
    <w:rsid w:val="34CD8A15"/>
    <w:rsid w:val="34F3D5FE"/>
    <w:rsid w:val="34F5DDA4"/>
    <w:rsid w:val="3513E83E"/>
    <w:rsid w:val="35327CB7"/>
    <w:rsid w:val="353AD9AE"/>
    <w:rsid w:val="35621F5B"/>
    <w:rsid w:val="35709179"/>
    <w:rsid w:val="35772078"/>
    <w:rsid w:val="35BF5B0A"/>
    <w:rsid w:val="35CAE665"/>
    <w:rsid w:val="35D6E1CC"/>
    <w:rsid w:val="35EF1D81"/>
    <w:rsid w:val="3605BB5E"/>
    <w:rsid w:val="3683A5EC"/>
    <w:rsid w:val="368AB350"/>
    <w:rsid w:val="369B971F"/>
    <w:rsid w:val="36C615EF"/>
    <w:rsid w:val="36DA46F1"/>
    <w:rsid w:val="36F39EA4"/>
    <w:rsid w:val="36F63CDC"/>
    <w:rsid w:val="370D36FB"/>
    <w:rsid w:val="374B110D"/>
    <w:rsid w:val="3766C8D5"/>
    <w:rsid w:val="37807902"/>
    <w:rsid w:val="3780DBF3"/>
    <w:rsid w:val="3784C438"/>
    <w:rsid w:val="37A0BE2A"/>
    <w:rsid w:val="37B33637"/>
    <w:rsid w:val="37ECE402"/>
    <w:rsid w:val="3802DCC7"/>
    <w:rsid w:val="38209C0C"/>
    <w:rsid w:val="384EC398"/>
    <w:rsid w:val="385BF155"/>
    <w:rsid w:val="386310E9"/>
    <w:rsid w:val="3886877F"/>
    <w:rsid w:val="38C448EF"/>
    <w:rsid w:val="38F2E1CE"/>
    <w:rsid w:val="393836C8"/>
    <w:rsid w:val="394D8DFE"/>
    <w:rsid w:val="39691F65"/>
    <w:rsid w:val="39BC64F3"/>
    <w:rsid w:val="39BF6101"/>
    <w:rsid w:val="3A23D1D3"/>
    <w:rsid w:val="3A24B055"/>
    <w:rsid w:val="3AB5C2C2"/>
    <w:rsid w:val="3AFC762C"/>
    <w:rsid w:val="3B15000D"/>
    <w:rsid w:val="3B47A373"/>
    <w:rsid w:val="3B5E64C3"/>
    <w:rsid w:val="3B6D19E7"/>
    <w:rsid w:val="3BAAC232"/>
    <w:rsid w:val="3BAB4B77"/>
    <w:rsid w:val="3BB144E4"/>
    <w:rsid w:val="3C193413"/>
    <w:rsid w:val="3C2AE77D"/>
    <w:rsid w:val="3C497997"/>
    <w:rsid w:val="3C4BD3FC"/>
    <w:rsid w:val="3C6BF1FA"/>
    <w:rsid w:val="3C6D65B6"/>
    <w:rsid w:val="3C7E02A2"/>
    <w:rsid w:val="3C893A08"/>
    <w:rsid w:val="3C89CDD6"/>
    <w:rsid w:val="3CAD534C"/>
    <w:rsid w:val="3CDCC1A9"/>
    <w:rsid w:val="3CFDE9C3"/>
    <w:rsid w:val="3D1A4172"/>
    <w:rsid w:val="3D29B1F1"/>
    <w:rsid w:val="3D5D1B5E"/>
    <w:rsid w:val="3D78150C"/>
    <w:rsid w:val="3D88D26B"/>
    <w:rsid w:val="3DA95A03"/>
    <w:rsid w:val="3DB70C79"/>
    <w:rsid w:val="3DC4F6BE"/>
    <w:rsid w:val="3DD92908"/>
    <w:rsid w:val="3DE92260"/>
    <w:rsid w:val="3DF95FD2"/>
    <w:rsid w:val="3E12F484"/>
    <w:rsid w:val="3E60097A"/>
    <w:rsid w:val="3E6CA920"/>
    <w:rsid w:val="3E84A533"/>
    <w:rsid w:val="3EC20867"/>
    <w:rsid w:val="3EE9AD1E"/>
    <w:rsid w:val="3EEA6F37"/>
    <w:rsid w:val="3F03AE17"/>
    <w:rsid w:val="3F266FC6"/>
    <w:rsid w:val="3F2C75B1"/>
    <w:rsid w:val="3F37FB7A"/>
    <w:rsid w:val="3F71162C"/>
    <w:rsid w:val="3F8CD724"/>
    <w:rsid w:val="3FDEE18B"/>
    <w:rsid w:val="3FE04AAD"/>
    <w:rsid w:val="3FEBBB5F"/>
    <w:rsid w:val="4052EF82"/>
    <w:rsid w:val="40633516"/>
    <w:rsid w:val="4066B26C"/>
    <w:rsid w:val="407C8286"/>
    <w:rsid w:val="40951965"/>
    <w:rsid w:val="40ECEA31"/>
    <w:rsid w:val="411161BD"/>
    <w:rsid w:val="4144C51B"/>
    <w:rsid w:val="41D2554E"/>
    <w:rsid w:val="41F0FCB8"/>
    <w:rsid w:val="41FAD54F"/>
    <w:rsid w:val="422603C2"/>
    <w:rsid w:val="4228B23E"/>
    <w:rsid w:val="427763A4"/>
    <w:rsid w:val="428D1735"/>
    <w:rsid w:val="4298CD15"/>
    <w:rsid w:val="42A28401"/>
    <w:rsid w:val="42C39BCA"/>
    <w:rsid w:val="431A688C"/>
    <w:rsid w:val="434F46DB"/>
    <w:rsid w:val="436EA779"/>
    <w:rsid w:val="438CEA9F"/>
    <w:rsid w:val="43ABBC58"/>
    <w:rsid w:val="43F37980"/>
    <w:rsid w:val="43FAE179"/>
    <w:rsid w:val="44459AE9"/>
    <w:rsid w:val="445428B4"/>
    <w:rsid w:val="4471F8F7"/>
    <w:rsid w:val="4492ABC4"/>
    <w:rsid w:val="449CF12D"/>
    <w:rsid w:val="44A355B5"/>
    <w:rsid w:val="44AECED5"/>
    <w:rsid w:val="44F0B11A"/>
    <w:rsid w:val="44F3570D"/>
    <w:rsid w:val="4564FC6F"/>
    <w:rsid w:val="457FE610"/>
    <w:rsid w:val="458C97A8"/>
    <w:rsid w:val="461BBDCD"/>
    <w:rsid w:val="4621B1B6"/>
    <w:rsid w:val="463DEC59"/>
    <w:rsid w:val="468AA7C7"/>
    <w:rsid w:val="469C95DB"/>
    <w:rsid w:val="46A8DCDC"/>
    <w:rsid w:val="46B3C176"/>
    <w:rsid w:val="46B9AC6E"/>
    <w:rsid w:val="46B9EF05"/>
    <w:rsid w:val="476BAB69"/>
    <w:rsid w:val="4778FDA7"/>
    <w:rsid w:val="4794ABA7"/>
    <w:rsid w:val="47F61EFA"/>
    <w:rsid w:val="47F91391"/>
    <w:rsid w:val="48094A34"/>
    <w:rsid w:val="481048E2"/>
    <w:rsid w:val="481E1FD8"/>
    <w:rsid w:val="484721AA"/>
    <w:rsid w:val="488D93E2"/>
    <w:rsid w:val="48C69A2A"/>
    <w:rsid w:val="48D5B479"/>
    <w:rsid w:val="48DFC42B"/>
    <w:rsid w:val="48EB526A"/>
    <w:rsid w:val="48FB3358"/>
    <w:rsid w:val="4967937F"/>
    <w:rsid w:val="4977A2FA"/>
    <w:rsid w:val="498478A9"/>
    <w:rsid w:val="498B697C"/>
    <w:rsid w:val="49A84BE6"/>
    <w:rsid w:val="49C3DD57"/>
    <w:rsid w:val="4A16F4F5"/>
    <w:rsid w:val="4A2BC8B3"/>
    <w:rsid w:val="4A30C2E4"/>
    <w:rsid w:val="4A41B971"/>
    <w:rsid w:val="4A4869B0"/>
    <w:rsid w:val="4A607C36"/>
    <w:rsid w:val="4A94219A"/>
    <w:rsid w:val="4ADAC76B"/>
    <w:rsid w:val="4AEA3889"/>
    <w:rsid w:val="4AF0FAD0"/>
    <w:rsid w:val="4AF6FE72"/>
    <w:rsid w:val="4B3EBEEC"/>
    <w:rsid w:val="4B65642F"/>
    <w:rsid w:val="4BA7000F"/>
    <w:rsid w:val="4BE04EE4"/>
    <w:rsid w:val="4BE11169"/>
    <w:rsid w:val="4BF35D08"/>
    <w:rsid w:val="4C28D2D8"/>
    <w:rsid w:val="4C949900"/>
    <w:rsid w:val="4CD52F9A"/>
    <w:rsid w:val="4CD911E2"/>
    <w:rsid w:val="4CE773EA"/>
    <w:rsid w:val="4D04EE59"/>
    <w:rsid w:val="4D2A4203"/>
    <w:rsid w:val="4D6AE0F3"/>
    <w:rsid w:val="4D8CD306"/>
    <w:rsid w:val="4DA32B01"/>
    <w:rsid w:val="4DFDF7D0"/>
    <w:rsid w:val="4DFFEFA6"/>
    <w:rsid w:val="4E0A8F13"/>
    <w:rsid w:val="4E0DB63E"/>
    <w:rsid w:val="4E11A73A"/>
    <w:rsid w:val="4E19646F"/>
    <w:rsid w:val="4E2FE772"/>
    <w:rsid w:val="4E394112"/>
    <w:rsid w:val="4E3DA748"/>
    <w:rsid w:val="4E45AC38"/>
    <w:rsid w:val="4EAD069C"/>
    <w:rsid w:val="4EC1CC15"/>
    <w:rsid w:val="4EDB9D67"/>
    <w:rsid w:val="4EED1F48"/>
    <w:rsid w:val="4F315178"/>
    <w:rsid w:val="4F505EDF"/>
    <w:rsid w:val="4F605DC6"/>
    <w:rsid w:val="4FAB8DEF"/>
    <w:rsid w:val="4FE915CC"/>
    <w:rsid w:val="501E93D6"/>
    <w:rsid w:val="503678A0"/>
    <w:rsid w:val="5045B89D"/>
    <w:rsid w:val="50578B7F"/>
    <w:rsid w:val="5064E6CF"/>
    <w:rsid w:val="50A8ABA4"/>
    <w:rsid w:val="50AECF7F"/>
    <w:rsid w:val="50B28349"/>
    <w:rsid w:val="50C9E19E"/>
    <w:rsid w:val="50D216A0"/>
    <w:rsid w:val="510B2E75"/>
    <w:rsid w:val="51323199"/>
    <w:rsid w:val="514DDFC5"/>
    <w:rsid w:val="523B1FD9"/>
    <w:rsid w:val="523D3ACB"/>
    <w:rsid w:val="524EE5F8"/>
    <w:rsid w:val="52600117"/>
    <w:rsid w:val="5278CF2F"/>
    <w:rsid w:val="5283F526"/>
    <w:rsid w:val="5285AAFD"/>
    <w:rsid w:val="52FAD19A"/>
    <w:rsid w:val="532E9F73"/>
    <w:rsid w:val="5335BF1C"/>
    <w:rsid w:val="536612B6"/>
    <w:rsid w:val="536BE145"/>
    <w:rsid w:val="53907799"/>
    <w:rsid w:val="5391B4C6"/>
    <w:rsid w:val="53B18321"/>
    <w:rsid w:val="53E2EBA9"/>
    <w:rsid w:val="53EDC5E5"/>
    <w:rsid w:val="53F57210"/>
    <w:rsid w:val="54549FCF"/>
    <w:rsid w:val="54C4258E"/>
    <w:rsid w:val="54E411CA"/>
    <w:rsid w:val="54F754DB"/>
    <w:rsid w:val="550E4DE8"/>
    <w:rsid w:val="55330BC8"/>
    <w:rsid w:val="5538B446"/>
    <w:rsid w:val="5564A540"/>
    <w:rsid w:val="557EB7E1"/>
    <w:rsid w:val="5586F4D6"/>
    <w:rsid w:val="55A0D97A"/>
    <w:rsid w:val="55BA5653"/>
    <w:rsid w:val="55BE40F2"/>
    <w:rsid w:val="5654D8ED"/>
    <w:rsid w:val="567740E4"/>
    <w:rsid w:val="56797F14"/>
    <w:rsid w:val="56D1BE92"/>
    <w:rsid w:val="56E9D30E"/>
    <w:rsid w:val="56F9B964"/>
    <w:rsid w:val="5780AFAD"/>
    <w:rsid w:val="57BE1B61"/>
    <w:rsid w:val="57D98AC2"/>
    <w:rsid w:val="57E45699"/>
    <w:rsid w:val="57EF9552"/>
    <w:rsid w:val="5806BA7E"/>
    <w:rsid w:val="580FFCEB"/>
    <w:rsid w:val="5817074A"/>
    <w:rsid w:val="58662813"/>
    <w:rsid w:val="5868CB5A"/>
    <w:rsid w:val="5874CC52"/>
    <w:rsid w:val="5891E7D1"/>
    <w:rsid w:val="589C222F"/>
    <w:rsid w:val="58A9848B"/>
    <w:rsid w:val="58C14F57"/>
    <w:rsid w:val="58C6F188"/>
    <w:rsid w:val="58EBCDC7"/>
    <w:rsid w:val="5908D734"/>
    <w:rsid w:val="5943F60D"/>
    <w:rsid w:val="596FF866"/>
    <w:rsid w:val="59EC2963"/>
    <w:rsid w:val="59FB0668"/>
    <w:rsid w:val="5A207094"/>
    <w:rsid w:val="5A2477A5"/>
    <w:rsid w:val="5A2E3C5F"/>
    <w:rsid w:val="5A30EEF6"/>
    <w:rsid w:val="5A60E702"/>
    <w:rsid w:val="5AB891D8"/>
    <w:rsid w:val="5ABBFBF7"/>
    <w:rsid w:val="5ACBEE2D"/>
    <w:rsid w:val="5AD95B12"/>
    <w:rsid w:val="5AEF027C"/>
    <w:rsid w:val="5AF31DF2"/>
    <w:rsid w:val="5B671096"/>
    <w:rsid w:val="5B70F927"/>
    <w:rsid w:val="5B74CB9F"/>
    <w:rsid w:val="5BA129BE"/>
    <w:rsid w:val="5BC1F70C"/>
    <w:rsid w:val="5BD0E075"/>
    <w:rsid w:val="5BE2C8DE"/>
    <w:rsid w:val="5BF7C8B1"/>
    <w:rsid w:val="5C2E28FD"/>
    <w:rsid w:val="5C3EEF82"/>
    <w:rsid w:val="5C4A4B6A"/>
    <w:rsid w:val="5C862418"/>
    <w:rsid w:val="5CBFA68C"/>
    <w:rsid w:val="5CDA1876"/>
    <w:rsid w:val="5CFFFDEC"/>
    <w:rsid w:val="5D1102B6"/>
    <w:rsid w:val="5D1FC8C9"/>
    <w:rsid w:val="5D2ED12B"/>
    <w:rsid w:val="5D3E633F"/>
    <w:rsid w:val="5D4CAD67"/>
    <w:rsid w:val="5D7E473B"/>
    <w:rsid w:val="5D7F7914"/>
    <w:rsid w:val="5D92D2DE"/>
    <w:rsid w:val="5DA3726A"/>
    <w:rsid w:val="5DA8C010"/>
    <w:rsid w:val="5DCAD769"/>
    <w:rsid w:val="5E057BD7"/>
    <w:rsid w:val="5E2B34DD"/>
    <w:rsid w:val="5E400894"/>
    <w:rsid w:val="5E4F7E66"/>
    <w:rsid w:val="5E7CCF2B"/>
    <w:rsid w:val="5E8CBAAA"/>
    <w:rsid w:val="5EB68FE1"/>
    <w:rsid w:val="5EC7032C"/>
    <w:rsid w:val="5F21F903"/>
    <w:rsid w:val="5F3E94F3"/>
    <w:rsid w:val="5F78BA18"/>
    <w:rsid w:val="5F99E80A"/>
    <w:rsid w:val="5FA1F52A"/>
    <w:rsid w:val="5FA43B32"/>
    <w:rsid w:val="5FBBE710"/>
    <w:rsid w:val="5FD4F9EE"/>
    <w:rsid w:val="5FE86FCC"/>
    <w:rsid w:val="60369D50"/>
    <w:rsid w:val="6070CD52"/>
    <w:rsid w:val="6076E643"/>
    <w:rsid w:val="60B88C9B"/>
    <w:rsid w:val="60CCAAE0"/>
    <w:rsid w:val="60D9C545"/>
    <w:rsid w:val="60E7B3E1"/>
    <w:rsid w:val="612AB0BE"/>
    <w:rsid w:val="613B855E"/>
    <w:rsid w:val="6169E758"/>
    <w:rsid w:val="617D6FB2"/>
    <w:rsid w:val="61815CF2"/>
    <w:rsid w:val="61886991"/>
    <w:rsid w:val="618F6918"/>
    <w:rsid w:val="61A5A220"/>
    <w:rsid w:val="61B985C2"/>
    <w:rsid w:val="61C4853A"/>
    <w:rsid w:val="62013358"/>
    <w:rsid w:val="620E8156"/>
    <w:rsid w:val="6218118D"/>
    <w:rsid w:val="625406E6"/>
    <w:rsid w:val="62B25B29"/>
    <w:rsid w:val="62D78C8C"/>
    <w:rsid w:val="63144A4C"/>
    <w:rsid w:val="6314DE21"/>
    <w:rsid w:val="631ACB1F"/>
    <w:rsid w:val="631C1921"/>
    <w:rsid w:val="632C5F9B"/>
    <w:rsid w:val="639B5E79"/>
    <w:rsid w:val="63CB2C8B"/>
    <w:rsid w:val="63F72FD2"/>
    <w:rsid w:val="6439CDF7"/>
    <w:rsid w:val="644ED6BC"/>
    <w:rsid w:val="645509E4"/>
    <w:rsid w:val="646759FC"/>
    <w:rsid w:val="6467F760"/>
    <w:rsid w:val="64B27A5A"/>
    <w:rsid w:val="64EDEA86"/>
    <w:rsid w:val="65056BCE"/>
    <w:rsid w:val="650D792B"/>
    <w:rsid w:val="6543EE4D"/>
    <w:rsid w:val="65455B96"/>
    <w:rsid w:val="656D9A13"/>
    <w:rsid w:val="65B5F5A9"/>
    <w:rsid w:val="65C249EB"/>
    <w:rsid w:val="65E82D7D"/>
    <w:rsid w:val="6604ACE6"/>
    <w:rsid w:val="6658E4F9"/>
    <w:rsid w:val="66C34546"/>
    <w:rsid w:val="66CDB200"/>
    <w:rsid w:val="66F984CE"/>
    <w:rsid w:val="6708394F"/>
    <w:rsid w:val="67527E7B"/>
    <w:rsid w:val="678E0E81"/>
    <w:rsid w:val="67AE82E9"/>
    <w:rsid w:val="67BB0146"/>
    <w:rsid w:val="68094F23"/>
    <w:rsid w:val="681F2082"/>
    <w:rsid w:val="685003B6"/>
    <w:rsid w:val="6856AC2E"/>
    <w:rsid w:val="68689CC8"/>
    <w:rsid w:val="686E2C07"/>
    <w:rsid w:val="68846C32"/>
    <w:rsid w:val="68DDEEE4"/>
    <w:rsid w:val="68E7395B"/>
    <w:rsid w:val="690D4163"/>
    <w:rsid w:val="694B7A02"/>
    <w:rsid w:val="69512CCA"/>
    <w:rsid w:val="6969DC1E"/>
    <w:rsid w:val="6987CBC9"/>
    <w:rsid w:val="698CDCFB"/>
    <w:rsid w:val="69991243"/>
    <w:rsid w:val="69A66E5F"/>
    <w:rsid w:val="69CC57F5"/>
    <w:rsid w:val="69D1DCF7"/>
    <w:rsid w:val="69E4F7BC"/>
    <w:rsid w:val="69E82D9E"/>
    <w:rsid w:val="69F44DC5"/>
    <w:rsid w:val="69F50910"/>
    <w:rsid w:val="6A0B81C1"/>
    <w:rsid w:val="6A19F68D"/>
    <w:rsid w:val="6A2EE0DF"/>
    <w:rsid w:val="6A3E4517"/>
    <w:rsid w:val="6A439734"/>
    <w:rsid w:val="6A6EFC2A"/>
    <w:rsid w:val="6A85134E"/>
    <w:rsid w:val="6AABE6F5"/>
    <w:rsid w:val="6AC270A5"/>
    <w:rsid w:val="6ADBF8AD"/>
    <w:rsid w:val="6ADE049B"/>
    <w:rsid w:val="6AE1596E"/>
    <w:rsid w:val="6AF3E4D5"/>
    <w:rsid w:val="6B511745"/>
    <w:rsid w:val="6B5BF245"/>
    <w:rsid w:val="6B7C1D96"/>
    <w:rsid w:val="6B9144DD"/>
    <w:rsid w:val="6BA6EDC3"/>
    <w:rsid w:val="6BB40566"/>
    <w:rsid w:val="6BEDDB14"/>
    <w:rsid w:val="6BF186A5"/>
    <w:rsid w:val="6C39A80E"/>
    <w:rsid w:val="6C5D8490"/>
    <w:rsid w:val="6C7F4B81"/>
    <w:rsid w:val="6CACA0B9"/>
    <w:rsid w:val="6CBA4715"/>
    <w:rsid w:val="6CC229A9"/>
    <w:rsid w:val="6CFE75E2"/>
    <w:rsid w:val="6D07D6AE"/>
    <w:rsid w:val="6D620CBE"/>
    <w:rsid w:val="6DD76255"/>
    <w:rsid w:val="6E03C326"/>
    <w:rsid w:val="6E318ED5"/>
    <w:rsid w:val="6E4CF6CA"/>
    <w:rsid w:val="6E54402C"/>
    <w:rsid w:val="6E6A51A6"/>
    <w:rsid w:val="6E7907A5"/>
    <w:rsid w:val="6E79F024"/>
    <w:rsid w:val="6E99FBB5"/>
    <w:rsid w:val="6E9F1484"/>
    <w:rsid w:val="6ED0F964"/>
    <w:rsid w:val="6EF7773B"/>
    <w:rsid w:val="6F08BE94"/>
    <w:rsid w:val="6F09ADB5"/>
    <w:rsid w:val="6F6B3DCB"/>
    <w:rsid w:val="6F71544B"/>
    <w:rsid w:val="6F80693C"/>
    <w:rsid w:val="6F883EF6"/>
    <w:rsid w:val="6FB91081"/>
    <w:rsid w:val="6FCEFCA2"/>
    <w:rsid w:val="6FECFB2E"/>
    <w:rsid w:val="70051EF6"/>
    <w:rsid w:val="7013E281"/>
    <w:rsid w:val="701911F2"/>
    <w:rsid w:val="701E9AB5"/>
    <w:rsid w:val="704E75C5"/>
    <w:rsid w:val="7052C958"/>
    <w:rsid w:val="7056B49C"/>
    <w:rsid w:val="70655A28"/>
    <w:rsid w:val="7069007D"/>
    <w:rsid w:val="7073267F"/>
    <w:rsid w:val="70773610"/>
    <w:rsid w:val="70789EAE"/>
    <w:rsid w:val="708E3D48"/>
    <w:rsid w:val="70D29DBE"/>
    <w:rsid w:val="70E3F82A"/>
    <w:rsid w:val="70ED6FA3"/>
    <w:rsid w:val="70FDEA39"/>
    <w:rsid w:val="7133187A"/>
    <w:rsid w:val="713BAA30"/>
    <w:rsid w:val="714166B4"/>
    <w:rsid w:val="7176CEB3"/>
    <w:rsid w:val="7198834D"/>
    <w:rsid w:val="71A422E2"/>
    <w:rsid w:val="71C68DB0"/>
    <w:rsid w:val="71EF6FA9"/>
    <w:rsid w:val="71F26A9D"/>
    <w:rsid w:val="720623A5"/>
    <w:rsid w:val="72160218"/>
    <w:rsid w:val="7259A1C7"/>
    <w:rsid w:val="725B89DD"/>
    <w:rsid w:val="726021E0"/>
    <w:rsid w:val="72818E53"/>
    <w:rsid w:val="72E35602"/>
    <w:rsid w:val="731E3F77"/>
    <w:rsid w:val="732B871B"/>
    <w:rsid w:val="73304C5B"/>
    <w:rsid w:val="7348A02F"/>
    <w:rsid w:val="736D558D"/>
    <w:rsid w:val="7391E0BC"/>
    <w:rsid w:val="73F7B6B3"/>
    <w:rsid w:val="74068FCA"/>
    <w:rsid w:val="743AB906"/>
    <w:rsid w:val="7480D235"/>
    <w:rsid w:val="74C3C648"/>
    <w:rsid w:val="74D62B30"/>
    <w:rsid w:val="7508143C"/>
    <w:rsid w:val="755563C1"/>
    <w:rsid w:val="7567E521"/>
    <w:rsid w:val="757855CB"/>
    <w:rsid w:val="75A39EC1"/>
    <w:rsid w:val="75B842BA"/>
    <w:rsid w:val="75E191A8"/>
    <w:rsid w:val="75EFE275"/>
    <w:rsid w:val="75F02C60"/>
    <w:rsid w:val="76184E50"/>
    <w:rsid w:val="761D6013"/>
    <w:rsid w:val="7638152A"/>
    <w:rsid w:val="764D523A"/>
    <w:rsid w:val="76736E8B"/>
    <w:rsid w:val="7683C7C6"/>
    <w:rsid w:val="768688BD"/>
    <w:rsid w:val="768BA2EA"/>
    <w:rsid w:val="76B18FC2"/>
    <w:rsid w:val="7702E06E"/>
    <w:rsid w:val="77187FC4"/>
    <w:rsid w:val="77531204"/>
    <w:rsid w:val="7757AA21"/>
    <w:rsid w:val="7766F31D"/>
    <w:rsid w:val="778BA71B"/>
    <w:rsid w:val="778F9A7F"/>
    <w:rsid w:val="779CEA83"/>
    <w:rsid w:val="77C0558C"/>
    <w:rsid w:val="77CC184E"/>
    <w:rsid w:val="7802AC40"/>
    <w:rsid w:val="7828C594"/>
    <w:rsid w:val="784E711B"/>
    <w:rsid w:val="78626264"/>
    <w:rsid w:val="78749B60"/>
    <w:rsid w:val="78B6B0A6"/>
    <w:rsid w:val="78CA1C2A"/>
    <w:rsid w:val="78CF7A4D"/>
    <w:rsid w:val="7915409B"/>
    <w:rsid w:val="793CF33C"/>
    <w:rsid w:val="7961D450"/>
    <w:rsid w:val="798E398C"/>
    <w:rsid w:val="79985EBE"/>
    <w:rsid w:val="79BF58D6"/>
    <w:rsid w:val="79DA25FF"/>
    <w:rsid w:val="79E0C58E"/>
    <w:rsid w:val="7A06B58A"/>
    <w:rsid w:val="7A2CE1D6"/>
    <w:rsid w:val="7A42435C"/>
    <w:rsid w:val="7AA1C873"/>
    <w:rsid w:val="7AB004F9"/>
    <w:rsid w:val="7ADAF40B"/>
    <w:rsid w:val="7AEB65A0"/>
    <w:rsid w:val="7AF76987"/>
    <w:rsid w:val="7B00B7BB"/>
    <w:rsid w:val="7B093D6C"/>
    <w:rsid w:val="7B22BE18"/>
    <w:rsid w:val="7B414667"/>
    <w:rsid w:val="7B4936DA"/>
    <w:rsid w:val="7B77641C"/>
    <w:rsid w:val="7B80D238"/>
    <w:rsid w:val="7BA82A1E"/>
    <w:rsid w:val="7BCB2C8E"/>
    <w:rsid w:val="7BF3D6A9"/>
    <w:rsid w:val="7C0584A7"/>
    <w:rsid w:val="7C255DC0"/>
    <w:rsid w:val="7C44BD15"/>
    <w:rsid w:val="7C46A894"/>
    <w:rsid w:val="7CC7FB59"/>
    <w:rsid w:val="7CE3CB0E"/>
    <w:rsid w:val="7D0EB8B1"/>
    <w:rsid w:val="7D1352C4"/>
    <w:rsid w:val="7D20BC24"/>
    <w:rsid w:val="7D444F6F"/>
    <w:rsid w:val="7D6265CF"/>
    <w:rsid w:val="7D81325C"/>
    <w:rsid w:val="7D895A7D"/>
    <w:rsid w:val="7DEACECE"/>
    <w:rsid w:val="7DEE78F5"/>
    <w:rsid w:val="7E3FE5E4"/>
    <w:rsid w:val="7E6D9DB1"/>
    <w:rsid w:val="7E78FA91"/>
    <w:rsid w:val="7EA16AB0"/>
    <w:rsid w:val="7EE9EA47"/>
    <w:rsid w:val="7EECEE83"/>
    <w:rsid w:val="7EF270F0"/>
    <w:rsid w:val="7F292C7A"/>
    <w:rsid w:val="7F34183F"/>
    <w:rsid w:val="7F4FC726"/>
    <w:rsid w:val="7F5C6560"/>
    <w:rsid w:val="7F8C22F4"/>
    <w:rsid w:val="7FC682AE"/>
    <w:rsid w:val="7FF25F02"/>
    <w:rsid w:val="7FF8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26F05"/>
  <w15:chartTrackingRefBased/>
  <w15:docId w15:val="{54623D0C-11A3-DC49-9436-28F5A4972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74616"/>
    <w:pPr>
      <w:spacing w:after="280"/>
    </w:pPr>
    <w:rPr>
      <w:rFonts w:ascii="Segoe UI" w:hAnsi="Segoe UI" w:eastAsia="Segoe UI" w:cs="Segoe UI"/>
      <w:color w:val="000000" w:themeColor="text1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339"/>
    <w:pPr>
      <w:keepNext/>
      <w:keepLines/>
      <w:spacing w:before="360" w:after="80"/>
      <w:outlineLvl w:val="0"/>
    </w:pPr>
    <w:rPr>
      <w:rFonts w:asciiTheme="majorHAnsi" w:hAnsiTheme="majorHAnsi"/>
      <w:b/>
      <w:bCs/>
      <w:noProof/>
      <w:color w:val="017A9C" w:themeColor="accen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344BE861"/>
    <w:pPr>
      <w:spacing w:after="0" w:line="192" w:lineRule="auto"/>
      <w:outlineLvl w:val="1"/>
    </w:pPr>
    <w:rPr>
      <w:rFonts w:asciiTheme="minorHAnsi" w:hAnsiTheme="minorHAnsi" w:eastAsiaTheme="minorEastAsia" w:cstheme="minorBidi"/>
      <w:b/>
      <w:bCs/>
      <w:noProof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698CDCFB"/>
    <w:pPr>
      <w:keepNext/>
      <w:keepLines/>
      <w:numPr>
        <w:ilvl w:val="2"/>
        <w:numId w:val="8"/>
      </w:numPr>
      <w:spacing w:before="160" w:after="80"/>
      <w:outlineLvl w:val="2"/>
    </w:pPr>
    <w:rPr>
      <w:rFonts w:eastAsiaTheme="majorEastAsia" w:cstheme="majorBidi"/>
      <w:b/>
      <w:bCs/>
      <w:color w:val="005B74" w:themeColor="accent1" w:themeShade="BF"/>
      <w:sz w:val="28"/>
      <w:szCs w:val="28"/>
      <w:lang w:val="en-US"/>
    </w:rPr>
  </w:style>
  <w:style w:type="paragraph" w:styleId="Heading4">
    <w:name w:val="heading 4"/>
    <w:basedOn w:val="Heading1"/>
    <w:next w:val="Normal"/>
    <w:uiPriority w:val="9"/>
    <w:unhideWhenUsed/>
    <w:qFormat/>
    <w:rsid w:val="00E55A08"/>
    <w:pPr>
      <w:spacing w:before="280" w:after="60" w:line="240" w:lineRule="auto"/>
      <w:outlineLvl w:val="3"/>
    </w:pPr>
    <w:rPr>
      <w:rFonts w:ascii="Segoe UI Semibold" w:hAnsi="Segoe UI Semibold" w:eastAsia="Calibri" w:cs="Segoe UI Semibold"/>
      <w:b w:val="0"/>
      <w:bCs w:val="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B153D"/>
    <w:pPr>
      <w:numPr>
        <w:ilvl w:val="4"/>
        <w:numId w:val="8"/>
      </w:numPr>
      <w:snapToGrid w:val="0"/>
      <w:spacing w:after="100" w:line="240" w:lineRule="auto"/>
      <w:outlineLvl w:val="4"/>
    </w:pPr>
    <w:rPr>
      <w:b/>
      <w:bCs/>
      <w:sz w:val="19"/>
      <w:szCs w:val="19"/>
      <w:lang w:val="en-US"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16E8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hAnsiTheme="majorHAnsi" w:eastAsiaTheme="majorEastAsia" w:cstheme="majorBidi"/>
      <w:color w:val="003C4D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16E8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003C4D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16E8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16E8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F26C38" w:themeColor="hyperlink"/>
      <w:u w:val="single"/>
    </w:rPr>
  </w:style>
  <w:style w:type="paragraph" w:styleId="ListParagraph">
    <w:name w:val="List Paragraph"/>
    <w:basedOn w:val="Normal"/>
    <w:uiPriority w:val="34"/>
    <w:qFormat/>
    <w:rsid w:val="698CDCFB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le">
    <w:name w:val="Title"/>
    <w:basedOn w:val="Normal"/>
    <w:next w:val="Normal"/>
    <w:uiPriority w:val="10"/>
    <w:qFormat/>
    <w:rsid w:val="00F61337"/>
    <w:pPr>
      <w:spacing w:after="80" w:line="240" w:lineRule="auto"/>
      <w:contextualSpacing/>
    </w:pPr>
    <w:rPr>
      <w:rFonts w:ascii="Segoe UI Black" w:hAnsi="Segoe UI Black" w:eastAsia="Segoe UI Black" w:cs="Segoe UI Black"/>
      <w:sz w:val="56"/>
      <w:szCs w:val="56"/>
    </w:rPr>
  </w:style>
  <w:style w:type="character" w:styleId="Heading1Char" w:customStyle="1">
    <w:name w:val="Heading 1 Char"/>
    <w:basedOn w:val="DefaultParagraphFont"/>
    <w:link w:val="Heading1"/>
    <w:uiPriority w:val="9"/>
    <w:rsid w:val="00342339"/>
    <w:rPr>
      <w:rFonts w:eastAsia="Segoe UI" w:cs="Segoe UI" w:asciiTheme="majorHAnsi" w:hAnsiTheme="majorHAnsi"/>
      <w:b/>
      <w:bCs/>
      <w:noProof/>
      <w:color w:val="017A9C" w:themeColor="accent1"/>
      <w:sz w:val="36"/>
      <w:szCs w:val="36"/>
    </w:rPr>
  </w:style>
  <w:style w:type="character" w:styleId="Heading2Char" w:customStyle="1">
    <w:name w:val="Heading 2 Char"/>
    <w:basedOn w:val="DefaultParagraphFont"/>
    <w:link w:val="Heading2"/>
    <w:uiPriority w:val="9"/>
    <w:rsid w:val="344BE861"/>
    <w:rPr>
      <w:rFonts w:asciiTheme="minorHAnsi" w:hAnsiTheme="minorHAnsi" w:eastAsiaTheme="minorEastAsia" w:cstheme="minorBidi"/>
      <w:b/>
      <w:bCs/>
      <w:noProof/>
      <w:color w:val="000000" w:themeColor="text1"/>
      <w:sz w:val="26"/>
      <w:szCs w:val="26"/>
      <w:lang w:val="en-US"/>
    </w:rPr>
  </w:style>
  <w:style w:type="character" w:styleId="Heading3Char" w:customStyle="1">
    <w:name w:val="Heading 3 Char"/>
    <w:basedOn w:val="DefaultParagraphFont"/>
    <w:link w:val="Heading3"/>
    <w:uiPriority w:val="9"/>
    <w:rsid w:val="00755B7D"/>
    <w:rPr>
      <w:rFonts w:ascii="Segoe UI" w:hAnsi="Segoe UI" w:eastAsiaTheme="majorEastAsia" w:cstheme="majorBidi"/>
      <w:b/>
      <w:bCs/>
      <w:color w:val="005B74" w:themeColor="accent1" w:themeShade="BF"/>
      <w:sz w:val="28"/>
      <w:szCs w:val="28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201CB"/>
    <w:rPr>
      <w:color w:val="605E5C"/>
      <w:shd w:val="clear" w:color="auto" w:fill="E1DFDD"/>
    </w:rPr>
  </w:style>
  <w:style w:type="character" w:styleId="Heading5Char" w:customStyle="1">
    <w:name w:val="Heading 5 Char"/>
    <w:basedOn w:val="DefaultParagraphFont"/>
    <w:link w:val="Heading5"/>
    <w:uiPriority w:val="9"/>
    <w:rsid w:val="00CB153D"/>
    <w:rPr>
      <w:rFonts w:ascii="Segoe UI" w:hAnsi="Segoe UI" w:eastAsia="Segoe UI" w:cs="Segoe UI"/>
      <w:b/>
      <w:bCs/>
      <w:color w:val="000000" w:themeColor="text1"/>
      <w:sz w:val="19"/>
      <w:szCs w:val="19"/>
      <w:lang w:val="en-US" w:eastAsia="en-GB"/>
    </w:rPr>
  </w:style>
  <w:style w:type="paragraph" w:styleId="paragraph" w:customStyle="1">
    <w:name w:val="paragraph"/>
    <w:basedOn w:val="Normal"/>
    <w:rsid w:val="00906DF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906DF0"/>
  </w:style>
  <w:style w:type="character" w:styleId="eop" w:customStyle="1">
    <w:name w:val="eop"/>
    <w:basedOn w:val="DefaultParagraphFont"/>
    <w:rsid w:val="00906DF0"/>
  </w:style>
  <w:style w:type="character" w:styleId="scxw243426801" w:customStyle="1">
    <w:name w:val="scxw243426801"/>
    <w:basedOn w:val="DefaultParagraphFont"/>
    <w:rsid w:val="00906DF0"/>
  </w:style>
  <w:style w:type="character" w:styleId="FollowedHyperlink">
    <w:name w:val="FollowedHyperlink"/>
    <w:basedOn w:val="DefaultParagraphFont"/>
    <w:uiPriority w:val="99"/>
    <w:semiHidden/>
    <w:unhideWhenUsed/>
    <w:rsid w:val="00906DF0"/>
    <w:rPr>
      <w:color w:val="CC3A31" w:themeColor="followedHyperlink"/>
      <w:u w:val="single"/>
    </w:rPr>
  </w:style>
  <w:style w:type="character" w:styleId="scxw87983567" w:customStyle="1">
    <w:name w:val="scxw87983567"/>
    <w:basedOn w:val="DefaultParagraphFont"/>
    <w:rsid w:val="00620AE9"/>
  </w:style>
  <w:style w:type="paragraph" w:styleId="CommentText">
    <w:name w:val="annotation text"/>
    <w:basedOn w:val="Normal"/>
    <w:link w:val="CommentTextChar"/>
    <w:uiPriority w:val="99"/>
    <w:unhideWhenUsed/>
    <w:rsid w:val="006D4F5E"/>
    <w:pPr>
      <w:spacing w:after="160" w:line="240" w:lineRule="auto"/>
    </w:pPr>
    <w:rPr>
      <w:rFonts w:asciiTheme="minorHAnsi" w:hAnsiTheme="minorHAnsi" w:eastAsiaTheme="minorHAnsi" w:cstheme="minorBidi"/>
      <w:color w:val="auto"/>
      <w:kern w:val="2"/>
      <w:sz w:val="20"/>
      <w:szCs w:val="20"/>
      <w:lang w:eastAsia="en-US"/>
      <w14:ligatures w14:val="standardContextual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D4F5E"/>
    <w:rPr>
      <w:rFonts w:eastAsiaTheme="minorHAnsi"/>
      <w:kern w:val="2"/>
      <w:sz w:val="20"/>
      <w:szCs w:val="20"/>
      <w:lang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6D4F5E"/>
    <w:rPr>
      <w:sz w:val="16"/>
      <w:szCs w:val="16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9A16E8"/>
    <w:rPr>
      <w:rFonts w:asciiTheme="majorHAnsi" w:hAnsiTheme="majorHAnsi" w:eastAsiaTheme="majorEastAsia" w:cstheme="majorBidi"/>
      <w:color w:val="003C4D" w:themeColor="accent1" w:themeShade="7F"/>
      <w:sz w:val="22"/>
      <w:szCs w:val="22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9A16E8"/>
    <w:rPr>
      <w:rFonts w:asciiTheme="majorHAnsi" w:hAnsiTheme="majorHAnsi" w:eastAsiaTheme="majorEastAsia" w:cstheme="majorBidi"/>
      <w:i/>
      <w:iCs/>
      <w:color w:val="003C4D" w:themeColor="accent1" w:themeShade="7F"/>
      <w:sz w:val="22"/>
      <w:szCs w:val="22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9A16E8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9A16E8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Revision">
    <w:name w:val="Revision"/>
    <w:hidden/>
    <w:uiPriority w:val="99"/>
    <w:semiHidden/>
    <w:rsid w:val="005C2644"/>
    <w:pPr>
      <w:spacing w:after="0" w:line="240" w:lineRule="auto"/>
    </w:pPr>
    <w:rPr>
      <w:rFonts w:ascii="Segoe UI" w:hAnsi="Segoe UI" w:eastAsia="Segoe UI" w:cs="Segoe UI"/>
      <w:color w:val="000000" w:themeColor="text1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CD51A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D51A1"/>
    <w:rPr>
      <w:rFonts w:ascii="Segoe UI" w:hAnsi="Segoe UI" w:eastAsia="Segoe UI" w:cs="Segoe UI"/>
      <w:color w:val="000000" w:themeColor="text1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D51A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D51A1"/>
    <w:rPr>
      <w:rFonts w:ascii="Segoe UI" w:hAnsi="Segoe UI" w:eastAsia="Segoe UI" w:cs="Segoe UI"/>
      <w:color w:val="000000" w:themeColor="text1"/>
      <w:sz w:val="22"/>
      <w:szCs w:val="22"/>
    </w:rPr>
  </w:style>
  <w:style w:type="character" w:styleId="Strong">
    <w:name w:val="Strong"/>
    <w:basedOn w:val="DefaultParagraphFont"/>
    <w:uiPriority w:val="22"/>
    <w:qFormat/>
    <w:rsid w:val="00AD7DD7"/>
    <w:rPr>
      <w:b/>
      <w:bCs/>
    </w:rPr>
  </w:style>
  <w:style w:type="character" w:styleId="scxw51800086" w:customStyle="1">
    <w:name w:val="scxw51800086"/>
    <w:basedOn w:val="DefaultParagraphFont"/>
    <w:rsid w:val="00930676"/>
  </w:style>
  <w:style w:type="paragraph" w:styleId="TOC1">
    <w:name w:val="toc 1"/>
    <w:basedOn w:val="Normal"/>
    <w:next w:val="Normal"/>
    <w:autoRedefine/>
    <w:uiPriority w:val="39"/>
    <w:unhideWhenUsed/>
    <w:rsid w:val="00342339"/>
    <w:pPr>
      <w:spacing w:before="360" w:after="0"/>
    </w:pPr>
    <w:rPr>
      <w:rFonts w:asciiTheme="minorHAnsi" w:hAnsiTheme="minorHAnsi" w:cstheme="majorHAnsi"/>
      <w:b/>
      <w:b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0329AE"/>
    <w:pPr>
      <w:spacing w:before="240" w:after="0"/>
    </w:pPr>
    <w:rPr>
      <w:rFonts w:asciiTheme="minorHAnsi" w:hAnsiTheme="minorHAnsi" w:cstheme="minorHAnsi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0329AE"/>
    <w:pPr>
      <w:spacing w:after="0"/>
      <w:ind w:left="220"/>
    </w:pPr>
    <w:rPr>
      <w:rFonts w:asciiTheme="minorHAnsi" w:hAnsiTheme="minorHAnsi" w:cstheme="minorHAnsi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0329AE"/>
    <w:pPr>
      <w:spacing w:after="0"/>
      <w:ind w:left="440"/>
    </w:pPr>
    <w:rPr>
      <w:rFonts w:asciiTheme="minorHAnsi" w:hAnsiTheme="minorHAnsi" w:cstheme="minorHAnsi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0329AE"/>
    <w:pPr>
      <w:spacing w:after="0"/>
      <w:ind w:left="660"/>
    </w:pPr>
    <w:rPr>
      <w:rFonts w:asciiTheme="minorHAnsi" w:hAnsiTheme="minorHAnsi" w:cstheme="minorHAnsi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0329AE"/>
    <w:pPr>
      <w:spacing w:after="0"/>
      <w:ind w:left="880"/>
    </w:pPr>
    <w:rPr>
      <w:rFonts w:asciiTheme="minorHAnsi" w:hAnsiTheme="minorHAnsi" w:cstheme="minorHAnsi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0329AE"/>
    <w:pPr>
      <w:spacing w:after="0"/>
      <w:ind w:left="1100"/>
    </w:pPr>
    <w:rPr>
      <w:rFonts w:asciiTheme="minorHAnsi" w:hAnsiTheme="minorHAnsi" w:cstheme="minorHAnsi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0329AE"/>
    <w:pPr>
      <w:spacing w:after="0"/>
      <w:ind w:left="1320"/>
    </w:pPr>
    <w:rPr>
      <w:rFonts w:asciiTheme="minorHAnsi" w:hAnsiTheme="minorHAnsi" w:cstheme="minorHAnsi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0329AE"/>
    <w:pPr>
      <w:spacing w:after="0"/>
      <w:ind w:left="1540"/>
    </w:pPr>
    <w:rPr>
      <w:rFonts w:asciiTheme="minorHAnsi" w:hAnsiTheme="minorHAnsi" w:cstheme="minorHAnsi"/>
      <w:sz w:val="20"/>
      <w:szCs w:val="24"/>
    </w:rPr>
  </w:style>
  <w:style w:type="paragraph" w:styleId="NoSpacing">
    <w:name w:val="No Spacing"/>
    <w:uiPriority w:val="1"/>
    <w:qFormat/>
    <w:rsid w:val="68094F23"/>
    <w:pPr>
      <w:spacing w:after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40C6"/>
    <w:pPr>
      <w:spacing w:after="280"/>
    </w:pPr>
    <w:rPr>
      <w:rFonts w:ascii="Segoe UI" w:hAnsi="Segoe UI" w:eastAsia="Segoe UI" w:cs="Segoe UI"/>
      <w:b/>
      <w:bCs/>
      <w:color w:val="000000" w:themeColor="text1"/>
      <w:kern w:val="0"/>
      <w:lang w:eastAsia="ja-JP"/>
      <w14:ligatures w14:val="none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840C6"/>
    <w:rPr>
      <w:rFonts w:ascii="Segoe UI" w:hAnsi="Segoe UI" w:eastAsia="Segoe UI" w:cs="Segoe UI"/>
      <w:b/>
      <w:bCs/>
      <w:color w:val="000000" w:themeColor="text1"/>
      <w:kern w:val="2"/>
      <w:sz w:val="20"/>
      <w:szCs w:val="20"/>
      <w:lang w:eastAsia="en-US"/>
      <w14:ligatures w14:val="standardContextual"/>
    </w:rPr>
  </w:style>
  <w:style w:type="character" w:styleId="Mention">
    <w:name w:val="Mention"/>
    <w:basedOn w:val="DefaultParagraphFont"/>
    <w:uiPriority w:val="99"/>
    <w:unhideWhenUsed/>
    <w:rsid w:val="00C840C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2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9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9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9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5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0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8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3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4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81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773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155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73856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1145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5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8685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8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3368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966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93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5226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4626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0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769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6329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8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3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5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0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5526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897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8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6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20391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0795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4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3095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9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5379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94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7024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0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72578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88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33136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84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8998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6855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1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48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1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310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0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8867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7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81866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011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34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7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3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7016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8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7204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1226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5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5114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05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5349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71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33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7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1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7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microsoft.com/office/2019/05/relationships/documenttasks" Target="documenttasks/documenttasks1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Relationship Type="http://schemas.microsoft.com/office/2011/relationships/people" Target="people.xml" Id="R05f78d68c3a64be3" /><Relationship Type="http://schemas.microsoft.com/office/2011/relationships/commentsExtended" Target="commentsExtended.xml" Id="R8821b6a86ac74ab1" /><Relationship Type="http://schemas.microsoft.com/office/2016/09/relationships/commentsIds" Target="commentsIds.xml" Id="R52f20e449cda4149" /><Relationship Type="http://schemas.openxmlformats.org/officeDocument/2006/relationships/header" Target="header2.xml" Id="R6623553b012e48e5" /><Relationship Type="http://schemas.openxmlformats.org/officeDocument/2006/relationships/footer" Target="footer2.xml" Id="Rfdf88529ae4340e2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kashida-my.sharepoint.com/personal/rjalloul_kashida-learning_com/Documents/Microsoft%20Teams%20Chat%20Files/NH%20-%20Survey.dotx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E03E3DF1-3FCB-4F19-9EEB-194B7D497086}">
    <t:Anchor>
      <t:Comment id="1308951659"/>
    </t:Anchor>
    <t:History>
      <t:Event id="{D55854AD-D827-4BEE-937B-D4F2ACD269CC}" time="2026-01-07T15:10:42.081Z">
        <t:Attribution userId="S::ozeineddine@kashida-learning.com::bf6d12bf-4159-428f-bea4-0dcfb4800e59" userProvider="AD" userName="Ola Zeineddine"/>
        <t:Anchor>
          <t:Comment id="1308951659"/>
        </t:Anchor>
        <t:Create/>
      </t:Event>
      <t:Event id="{15809D51-59BB-4CF2-BBF2-A1B3B1872914}" time="2026-01-07T15:10:42.081Z">
        <t:Attribution userId="S::ozeineddine@kashida-learning.com::bf6d12bf-4159-428f-bea4-0dcfb4800e59" userProvider="AD" userName="Ola Zeineddine"/>
        <t:Anchor>
          <t:Comment id="1308951659"/>
        </t:Anchor>
        <t:Assign userId="S::Linda@kashida-learning.com::0b7bdde7-6a04-49ea-a4f7-94d3353dbf9b" userProvider="AD" userName="Linda Eid"/>
      </t:Event>
      <t:Event id="{FED200D7-C68A-405C-A3DA-D1C653B010F5}" time="2026-01-07T15:10:42.081Z">
        <t:Attribution userId="S::ozeineddine@kashida-learning.com::bf6d12bf-4159-428f-bea4-0dcfb4800e59" userProvider="AD" userName="Ola Zeineddine"/>
        <t:Anchor>
          <t:Comment id="1308951659"/>
        </t:Anchor>
        <t:SetTitle title="@Linda Eid if you like it. I keep for all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NH 2">
  <a:themeElements>
    <a:clrScheme name="NH 2">
      <a:dk1>
        <a:srgbClr val="000000"/>
      </a:dk1>
      <a:lt1>
        <a:srgbClr val="FFFFFF"/>
      </a:lt1>
      <a:dk2>
        <a:srgbClr val="77736E"/>
      </a:dk2>
      <a:lt2>
        <a:srgbClr val="E7E6E6"/>
      </a:lt2>
      <a:accent1>
        <a:srgbClr val="017A9C"/>
      </a:accent1>
      <a:accent2>
        <a:srgbClr val="F26C38"/>
      </a:accent2>
      <a:accent3>
        <a:srgbClr val="A99F9A"/>
      </a:accent3>
      <a:accent4>
        <a:srgbClr val="E2CB31"/>
      </a:accent4>
      <a:accent5>
        <a:srgbClr val="C3D9E4"/>
      </a:accent5>
      <a:accent6>
        <a:srgbClr val="8AA047"/>
      </a:accent6>
      <a:hlink>
        <a:srgbClr val="F26C38"/>
      </a:hlink>
      <a:folHlink>
        <a:srgbClr val="CC3A31"/>
      </a:folHlink>
    </a:clrScheme>
    <a:fontScheme name="NH New Digital Divides">
      <a:majorFont>
        <a:latin typeface="Segoe UI Black"/>
        <a:ea typeface=""/>
        <a:cs typeface=""/>
      </a:majorFont>
      <a:minorFont>
        <a:latin typeface="Segoe UI Semi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NH 2" id="{C7AE85B0-DD69-854B-A8D6-7DAD1A8D2B96}" vid="{1605E1BF-0E69-A248-92FE-F8DF4FC971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5EF3A27C88E44BBCD73FCFE259B35" ma:contentTypeVersion="14" ma:contentTypeDescription="Create a new document." ma:contentTypeScope="" ma:versionID="2d42a81c57535bdb85b474462b276122">
  <xsd:schema xmlns:xsd="http://www.w3.org/2001/XMLSchema" xmlns:xs="http://www.w3.org/2001/XMLSchema" xmlns:p="http://schemas.microsoft.com/office/2006/metadata/properties" xmlns:ns1="http://schemas.microsoft.com/sharepoint/v3" xmlns:ns2="55e9d986-d4fc-4fca-9364-b6960ca5321a" xmlns:ns3="e2b44e43-6682-41bc-bd23-70aa5e55eab6" targetNamespace="http://schemas.microsoft.com/office/2006/metadata/properties" ma:root="true" ma:fieldsID="278545416f94721b2e0a2ff82184c2ac" ns1:_="" ns2:_="" ns3:_="">
    <xsd:import namespace="http://schemas.microsoft.com/sharepoint/v3"/>
    <xsd:import namespace="55e9d986-d4fc-4fca-9364-b6960ca5321a"/>
    <xsd:import namespace="e2b44e43-6682-41bc-bd23-70aa5e55ea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9d986-d4fc-4fca-9364-b6960ca532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44e43-6682-41bc-bd23-70aa5e55eab6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6e8fb10-ecbc-4842-b53f-29eb3135d92f}" ma:internalName="TaxCatchAll" ma:showField="CatchAllData" ma:web="e2b44e43-6682-41bc-bd23-70aa5e55e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e9d986-d4fc-4fca-9364-b6960ca5321a">
      <Terms xmlns="http://schemas.microsoft.com/office/infopath/2007/PartnerControls"/>
    </lcf76f155ced4ddcb4097134ff3c332f>
    <TaxCatchAll xmlns="e2b44e43-6682-41bc-bd23-70aa5e55eab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A0E5D2C-A100-440F-AC1E-46C046E9B828}"/>
</file>

<file path=customXml/itemProps2.xml><?xml version="1.0" encoding="utf-8"?>
<ds:datastoreItem xmlns:ds="http://schemas.openxmlformats.org/officeDocument/2006/customXml" ds:itemID="{F629ED27-CD8C-4779-B035-FBEDFC496A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A8526-4795-4EAF-8021-78BF0C1A1BA5}">
  <ds:schemaRefs>
    <ds:schemaRef ds:uri="http://schemas.microsoft.com/office/2006/metadata/properties"/>
    <ds:schemaRef ds:uri="http://schemas.microsoft.com/office/infopath/2007/PartnerControls"/>
    <ds:schemaRef ds:uri="68d62c70-aab5-4059-9f0f-7afa818d09c6"/>
    <ds:schemaRef ds:uri="0460dee8-75a2-4796-a447-287214f9f87e"/>
  </ds:schemaRefs>
</ds:datastoreItem>
</file>

<file path=docMetadata/LabelInfo.xml><?xml version="1.0" encoding="utf-8"?>
<clbl:labelList xmlns:clbl="http://schemas.microsoft.com/office/2020/mipLabelMetadata">
  <clbl:label id="{1a19d03a-48bc-4359-8038-5b5f6d5847c3}" enabled="1" method="Standard" siteId="{72f988bf-86f1-41af-91ab-2d7cd011db47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NH%20-%20Survey.dotx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Anja Delaquis</cp:lastModifiedBy>
  <cp:revision>9</cp:revision>
  <dcterms:created xsi:type="dcterms:W3CDTF">2026-01-12T16:49:00Z</dcterms:created>
  <dcterms:modified xsi:type="dcterms:W3CDTF">2026-01-19T17:57:14Z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0x01010002A5EF3A27C88E44BBCD73FCFE259B35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{"FileActivityType":"11","FileActivityTimeStamp":"2026-01-08T13:45:05.437Z","FileActivityUsersOnPage":[{"DisplayName":"Linda Eid","Id":"linda@kashida-learning.com"},{"DisplayName":"Ola Zeineddine","Id":"ozeineddine@kashida-learning.com"}],"FileActivityNavigationId":null}</vt:lpwstr>
  </property>
  <property fmtid="{D5CDD505-2E9C-101B-9397-08002B2CF9AE}" pid="7" name="TriggerFlowInfo">
    <vt:lpwstr/>
  </property>
  <property fmtid="{D5CDD505-2E9C-101B-9397-08002B2CF9AE}" pid="9" name="docLang">
    <vt:lpwstr>en</vt:lpwstr>
  </property>
</Properties>
</file>